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754" w:rsidRDefault="00F43684" w:rsidP="007E7754">
      <w:pPr>
        <w:rPr>
          <w:lang w:val="ko-KR" w:bidi="ko-KR"/>
        </w:rPr>
      </w:pPr>
      <w:r>
        <w:rPr>
          <w:noProof/>
        </w:rPr>
        <w:drawing>
          <wp:inline distT="0" distB="0" distL="0" distR="0">
            <wp:extent cx="6120130" cy="94170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0C_BookReportContest_apply-2_v1_21-10-07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C07" w:rsidRDefault="00564C07" w:rsidP="00141487"/>
    <w:tbl>
      <w:tblPr>
        <w:tblStyle w:val="2d"/>
        <w:tblW w:w="0" w:type="auto"/>
        <w:tblLook w:val="04A0" w:firstRow="1" w:lastRow="0" w:firstColumn="1" w:lastColumn="0" w:noHBand="0" w:noVBand="1"/>
        <w:tblDescription w:val="팩스 정보 필드"/>
      </w:tblPr>
      <w:tblGrid>
        <w:gridCol w:w="2336"/>
        <w:gridCol w:w="2336"/>
        <w:gridCol w:w="2336"/>
        <w:gridCol w:w="2336"/>
      </w:tblGrid>
      <w:tr w:rsidR="00636569" w:rsidTr="00564C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rFonts w:hint="eastAsia"/>
            </w:rPr>
            <w:alias w:val="참가부문:"/>
            <w:tag w:val="참가부문:"/>
            <w:id w:val="-503741349"/>
            <w:lock w:val="sdtContentLocked"/>
            <w:placeholder>
              <w:docPart w:val="0D4370D1236D412FAAC8DB8659427522"/>
            </w:placeholder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6" w:type="dxa"/>
                <w:tcBorders>
                  <w:top w:val="single" w:sz="8" w:space="0" w:color="auto"/>
                </w:tcBorders>
              </w:tcPr>
              <w:p w:rsidR="00636569" w:rsidRPr="00141487" w:rsidRDefault="00636569" w:rsidP="00BB60D8">
                <w:r w:rsidRPr="00141487">
                  <w:rPr>
                    <w:rFonts w:hint="eastAsia"/>
                  </w:rPr>
                  <w:t>참가부문</w:t>
                </w:r>
              </w:p>
            </w:tc>
          </w:sdtContent>
        </w:sdt>
        <w:tc>
          <w:tcPr>
            <w:tcW w:w="7008" w:type="dxa"/>
            <w:gridSpan w:val="3"/>
            <w:tcBorders>
              <w:top w:val="single" w:sz="8" w:space="0" w:color="auto"/>
            </w:tcBorders>
          </w:tcPr>
          <w:p w:rsidR="00636569" w:rsidRPr="00141487" w:rsidRDefault="00D12E5D" w:rsidP="006365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sdt>
              <w:sdtPr>
                <w:rPr>
                  <w:rFonts w:hint="eastAsia"/>
                </w:rPr>
                <w:id w:val="-2076662255"/>
                <w14:checkbox>
                  <w14:checked w14:val="0"/>
                  <w14:checkedState w14:val="25A0" w14:font="맑은 고딕"/>
                  <w14:uncheckedState w14:val="2610" w14:font="MS Gothic"/>
                </w14:checkbox>
              </w:sdtPr>
              <w:sdtEndPr/>
              <w:sdtContent>
                <w:r w:rsidR="00636569" w:rsidRPr="00141487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636569" w:rsidRPr="00141487">
              <w:rPr>
                <w:b w:val="0"/>
              </w:rPr>
              <w:t xml:space="preserve">  </w:t>
            </w:r>
            <w:sdt>
              <w:sdtPr>
                <w:rPr>
                  <w:rFonts w:hint="eastAsia"/>
                </w:rPr>
                <w:id w:val="999243903"/>
                <w:lock w:val="sdtContentLocked"/>
                <w:placeholder>
                  <w:docPart w:val="4DD4CAE0554E4C328016292CCEBBBC42"/>
                </w:placeholder>
                <w:showingPlcHdr/>
                <w:text/>
              </w:sdtPr>
              <w:sdtEndPr/>
              <w:sdtContent>
                <w:r w:rsidR="00636569" w:rsidRPr="00141487">
                  <w:rPr>
                    <w:rStyle w:val="a9"/>
                    <w:rFonts w:hint="eastAsia"/>
                    <w:b w:val="0"/>
                    <w:color w:val="auto"/>
                  </w:rPr>
                  <w:t>J</w:t>
                </w:r>
                <w:r w:rsidR="00636569" w:rsidRPr="00141487">
                  <w:rPr>
                    <w:rStyle w:val="a9"/>
                    <w:b w:val="0"/>
                    <w:color w:val="auto"/>
                  </w:rPr>
                  <w:t>unior</w:t>
                </w:r>
                <w:r w:rsidR="00636569" w:rsidRPr="00141487">
                  <w:rPr>
                    <w:rStyle w:val="a9"/>
                    <w:rFonts w:hint="eastAsia"/>
                    <w:b w:val="0"/>
                    <w:color w:val="auto"/>
                  </w:rPr>
                  <w:t xml:space="preserve">부문(초등 </w:t>
                </w:r>
                <w:r w:rsidR="00636569" w:rsidRPr="00141487">
                  <w:rPr>
                    <w:rStyle w:val="a9"/>
                    <w:b w:val="0"/>
                    <w:color w:val="auto"/>
                  </w:rPr>
                  <w:t>3~5</w:t>
                </w:r>
                <w:r w:rsidR="00636569" w:rsidRPr="00141487">
                  <w:rPr>
                    <w:rStyle w:val="a9"/>
                    <w:rFonts w:hint="eastAsia"/>
                    <w:b w:val="0"/>
                    <w:color w:val="auto"/>
                  </w:rPr>
                  <w:t>학년)</w:t>
                </w:r>
              </w:sdtContent>
            </w:sdt>
          </w:p>
          <w:p w:rsidR="00636569" w:rsidRPr="00141487" w:rsidRDefault="00D12E5D" w:rsidP="00327CA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sdt>
              <w:sdtPr>
                <w:rPr>
                  <w:rFonts w:hint="eastAsia"/>
                </w:rPr>
                <w:id w:val="-349879158"/>
                <w14:checkbox>
                  <w14:checked w14:val="0"/>
                  <w14:checkedState w14:val="25A0" w14:font="맑은 고딕"/>
                  <w14:uncheckedState w14:val="2610" w14:font="MS Gothic"/>
                </w14:checkbox>
              </w:sdtPr>
              <w:sdtEndPr/>
              <w:sdtContent>
                <w:r w:rsidR="00636569" w:rsidRPr="00141487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636569" w:rsidRPr="00141487">
              <w:rPr>
                <w:b w:val="0"/>
              </w:rPr>
              <w:t xml:space="preserve">  </w:t>
            </w:r>
            <w:sdt>
              <w:sdtPr>
                <w:rPr>
                  <w:rFonts w:hint="eastAsia"/>
                </w:rPr>
                <w:id w:val="-1032801402"/>
                <w:lock w:val="sdtContentLocked"/>
                <w:placeholder>
                  <w:docPart w:val="047865CBE6A94A4FA16C11574E84127E"/>
                </w:placeholder>
                <w:showingPlcHdr/>
                <w:text/>
              </w:sdtPr>
              <w:sdtEndPr/>
              <w:sdtContent>
                <w:r w:rsidR="00636569" w:rsidRPr="00141487">
                  <w:rPr>
                    <w:b w:val="0"/>
                  </w:rPr>
                  <w:t>Se</w:t>
                </w:r>
                <w:r w:rsidR="00636569" w:rsidRPr="00141487">
                  <w:rPr>
                    <w:rStyle w:val="a9"/>
                    <w:b w:val="0"/>
                    <w:color w:val="auto"/>
                  </w:rPr>
                  <w:t>nior</w:t>
                </w:r>
                <w:r w:rsidR="00636569" w:rsidRPr="00141487">
                  <w:rPr>
                    <w:rStyle w:val="a9"/>
                    <w:rFonts w:hint="eastAsia"/>
                    <w:b w:val="0"/>
                    <w:color w:val="auto"/>
                  </w:rPr>
                  <w:t>부문(</w:t>
                </w:r>
                <w:r w:rsidR="00636569" w:rsidRPr="00141487">
                  <w:rPr>
                    <w:rFonts w:cs="맑은 고딕" w:hint="eastAsia"/>
                    <w:b w:val="0"/>
                  </w:rPr>
                  <w:t>초등</w:t>
                </w:r>
                <w:r w:rsidR="00636569" w:rsidRPr="00141487">
                  <w:rPr>
                    <w:rFonts w:eastAsiaTheme="minorHAnsi" w:hint="eastAsia"/>
                    <w:b w:val="0"/>
                  </w:rPr>
                  <w:t>6</w:t>
                </w:r>
                <w:r w:rsidR="00327CAA">
                  <w:rPr>
                    <w:rFonts w:eastAsiaTheme="minorHAnsi"/>
                    <w:b w:val="0"/>
                  </w:rPr>
                  <w:t>~</w:t>
                </w:r>
                <w:r w:rsidR="00327CAA">
                  <w:rPr>
                    <w:rFonts w:cs="맑은 고딕" w:hint="eastAsia"/>
                    <w:b w:val="0"/>
                  </w:rPr>
                  <w:t>중등</w:t>
                </w:r>
                <w:r w:rsidR="00636569" w:rsidRPr="00141487">
                  <w:rPr>
                    <w:rFonts w:eastAsiaTheme="minorHAnsi"/>
                    <w:b w:val="0"/>
                  </w:rPr>
                  <w:t>2</w:t>
                </w:r>
                <w:r w:rsidR="00636569" w:rsidRPr="00141487">
                  <w:rPr>
                    <w:rFonts w:cs="맑은 고딕" w:hint="eastAsia"/>
                    <w:b w:val="0"/>
                  </w:rPr>
                  <w:t>학년</w:t>
                </w:r>
                <w:r w:rsidR="00636569" w:rsidRPr="00141487">
                  <w:rPr>
                    <w:rStyle w:val="a9"/>
                    <w:rFonts w:hint="eastAsia"/>
                    <w:b w:val="0"/>
                    <w:color w:val="auto"/>
                  </w:rPr>
                  <w:t>)</w:t>
                </w:r>
              </w:sdtContent>
            </w:sdt>
          </w:p>
        </w:tc>
      </w:tr>
      <w:tr w:rsidR="00636569" w:rsidTr="00BB60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sdt>
            <w:sdtPr>
              <w:rPr>
                <w:rFonts w:hint="eastAsia"/>
              </w:rPr>
              <w:alias w:val="받는 사람 머리글:"/>
              <w:tag w:val="받는 사람 머리글:"/>
              <w:id w:val="-1136248809"/>
              <w:lock w:val="sdtContentLocked"/>
              <w:placeholder>
                <w:docPart w:val="43F80633F6E94F85B5B7E936AA3FC33A"/>
              </w:placeholder>
              <w:showingPlcHdr/>
              <w15:appearance w15:val="hidden"/>
            </w:sdtPr>
            <w:sdtEndPr/>
            <w:sdtContent>
              <w:p w:rsidR="00636569" w:rsidRPr="00141487" w:rsidRDefault="001A1E35" w:rsidP="00BB60D8">
                <w:pPr>
                  <w:pStyle w:val="1"/>
                  <w:outlineLvl w:val="0"/>
                  <w:rPr>
                    <w:b/>
                  </w:rPr>
                </w:pPr>
                <w:r w:rsidRPr="00141487">
                  <w:rPr>
                    <w:rFonts w:hint="eastAsia"/>
                    <w:b/>
                  </w:rPr>
                  <w:t>참가자 이름</w:t>
                </w:r>
              </w:p>
            </w:sdtContent>
          </w:sdt>
        </w:tc>
        <w:tc>
          <w:tcPr>
            <w:tcW w:w="2336" w:type="dxa"/>
            <w:tcBorders>
              <w:right w:val="dotted" w:sz="4" w:space="0" w:color="auto"/>
            </w:tcBorders>
          </w:tcPr>
          <w:sdt>
            <w:sdtPr>
              <w:rPr>
                <w:rFonts w:hint="eastAsia"/>
              </w:rPr>
              <w:alias w:val="korean name"/>
              <w:tag w:val="korean name"/>
              <w:id w:val="43497539"/>
              <w:placeholder>
                <w:docPart w:val="07F42617FD974793984D2ED417B9EAAA"/>
              </w:placeholder>
              <w:temporary/>
              <w:showingPlcHdr/>
              <w15:appearance w15:val="hidden"/>
            </w:sdtPr>
            <w:sdtEndPr/>
            <w:sdtContent>
              <w:p w:rsidR="00636569" w:rsidRPr="005B670E" w:rsidRDefault="005B670E" w:rsidP="0063656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5B670E">
                  <w:rPr>
                    <w:rFonts w:hint="eastAsia"/>
                  </w:rPr>
                  <w:t>국문 이름 입력</w:t>
                </w:r>
              </w:p>
            </w:sdtContent>
          </w:sdt>
          <w:p w:rsidR="005B670E" w:rsidRPr="005B670E" w:rsidRDefault="00D12E5D" w:rsidP="00636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sdt>
              <w:sdtPr>
                <w:rPr>
                  <w:rFonts w:hint="eastAsia"/>
                </w:rPr>
                <w:alias w:val="english name"/>
                <w:tag w:val="english name"/>
                <w:id w:val="43497647"/>
                <w:placeholder>
                  <w:docPart w:val="D7DCA4A425504034A3F9DB35F06C3550"/>
                </w:placeholder>
                <w:temporary/>
                <w:showingPlcHdr/>
                <w15:appearance w15:val="hidden"/>
              </w:sdtPr>
              <w:sdtEndPr/>
              <w:sdtContent>
                <w:r w:rsidR="005B670E" w:rsidRPr="005B670E">
                  <w:rPr>
                    <w:rFonts w:hint="eastAsia"/>
                  </w:rPr>
                  <w:t>영문</w:t>
                </w:r>
                <w:r w:rsidR="005B670E" w:rsidRPr="005B670E">
                  <w:rPr>
                    <w:rFonts w:hint="eastAsia"/>
                    <w:lang w:val="ko-KR" w:bidi="ko-KR"/>
                  </w:rPr>
                  <w:t xml:space="preserve"> 이름 입력</w:t>
                </w:r>
              </w:sdtContent>
            </w:sdt>
          </w:p>
        </w:tc>
        <w:tc>
          <w:tcPr>
            <w:tcW w:w="2336" w:type="dxa"/>
            <w:tcBorders>
              <w:left w:val="dotted" w:sz="4" w:space="0" w:color="auto"/>
            </w:tcBorders>
          </w:tcPr>
          <w:sdt>
            <w:sdtPr>
              <w:rPr>
                <w:rFonts w:hint="eastAsia"/>
              </w:rPr>
              <w:alias w:val="받는 사람 머리글:"/>
              <w:tag w:val="받는 사람 머리글:"/>
              <w:id w:val="-134799214"/>
              <w:lock w:val="sdtContentLocked"/>
              <w:placeholder>
                <w:docPart w:val="E24E28EE88CD434EBDF6D2A94CB8D977"/>
              </w:placeholder>
              <w:showingPlcHdr/>
              <w15:appearance w15:val="hidden"/>
            </w:sdtPr>
            <w:sdtEndPr/>
            <w:sdtContent>
              <w:p w:rsidR="00636569" w:rsidRPr="00141487" w:rsidRDefault="00141487" w:rsidP="00BB60D8">
                <w:pPr>
                  <w:pStyle w:val="1"/>
                  <w:outlineLvl w:val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 w:val="0"/>
                  </w:rPr>
                </w:pPr>
                <w:r>
                  <w:rPr>
                    <w:rFonts w:hint="eastAsia"/>
                  </w:rPr>
                  <w:t>생년월일</w:t>
                </w:r>
              </w:p>
            </w:sdtContent>
          </w:sdt>
        </w:tc>
        <w:sdt>
          <w:sdtPr>
            <w:rPr>
              <w:rStyle w:val="1f0"/>
              <w:rFonts w:hint="eastAsia"/>
            </w:rPr>
            <w:alias w:val="birthday"/>
            <w:tag w:val="birthday"/>
            <w:id w:val="-370145094"/>
            <w:placeholder>
              <w:docPart w:val="DB180E6C7F7C4254872470C02C0E27B1"/>
            </w:placeholder>
            <w:temporary/>
            <w:showingPlcHdr/>
            <w15:appearance w15:val="hidden"/>
          </w:sdtPr>
          <w:sdtEndPr>
            <w:rPr>
              <w:rStyle w:val="a3"/>
            </w:rPr>
          </w:sdtEndPr>
          <w:sdtContent>
            <w:tc>
              <w:tcPr>
                <w:tcW w:w="2336" w:type="dxa"/>
              </w:tcPr>
              <w:p w:rsidR="00636569" w:rsidRDefault="00141487" w:rsidP="00636569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t>yyyy-mm-dd</w:t>
                </w:r>
              </w:p>
            </w:tc>
          </w:sdtContent>
        </w:sdt>
      </w:tr>
      <w:tr w:rsidR="00636569" w:rsidTr="00F41E21">
        <w:sdt>
          <w:sdtPr>
            <w:rPr>
              <w:rFonts w:hint="eastAsia"/>
            </w:rPr>
            <w:alias w:val="팩스 머리글:"/>
            <w:tag w:val="팩스 머리글:"/>
            <w:id w:val="499397548"/>
            <w:lock w:val="sdtContentLocked"/>
            <w:placeholder>
              <w:docPart w:val="6EFF22BD6CCC45D1B59B21845627350F"/>
            </w:placeholder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6" w:type="dxa"/>
                <w:tcBorders>
                  <w:bottom w:val="single" w:sz="4" w:space="0" w:color="7F7F7F" w:themeColor="text1" w:themeTint="80"/>
                </w:tcBorders>
              </w:tcPr>
              <w:p w:rsidR="00636569" w:rsidRPr="00141487" w:rsidRDefault="00F43684" w:rsidP="00F43684">
                <w:r>
                  <w:rPr>
                    <w:rFonts w:hint="eastAsia"/>
                  </w:rPr>
                  <w:t>학교</w:t>
                </w:r>
              </w:p>
            </w:tc>
          </w:sdtContent>
        </w:sdt>
        <w:tc>
          <w:tcPr>
            <w:tcW w:w="233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dotted" w:sz="4" w:space="0" w:color="auto"/>
            </w:tcBorders>
          </w:tcPr>
          <w:sdt>
            <w:sdtPr>
              <w:rPr>
                <w:rFonts w:hint="eastAsia"/>
              </w:rPr>
              <w:alias w:val="school name"/>
              <w:tag w:val="school name"/>
              <w:id w:val="821633964"/>
              <w:placeholder>
                <w:docPart w:val="DF6B8B31182C4D1B9574A0AAFD8BB604"/>
              </w:placeholder>
              <w:temporary/>
              <w:showingPlcHdr/>
              <w15:appearance w15:val="hidden"/>
            </w:sdtPr>
            <w:sdtEndPr/>
            <w:sdtContent>
              <w:p w:rsidR="00636569" w:rsidRPr="00141487" w:rsidRDefault="00F43684" w:rsidP="00F43684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hint="eastAsia"/>
                  </w:rPr>
                  <w:t>학교 이름 입력</w:t>
                </w:r>
              </w:p>
            </w:sdtContent>
          </w:sdt>
        </w:tc>
        <w:sdt>
          <w:sdtPr>
            <w:rPr>
              <w:rFonts w:hint="eastAsia"/>
            </w:rPr>
            <w:alias w:val="제목 머리글:"/>
            <w:tag w:val="제목 머리글:"/>
            <w:id w:val="-533646206"/>
            <w:lock w:val="sdtContentLocked"/>
            <w:placeholder>
              <w:docPart w:val="134D4AB76DC84A508506E0FFD5794F0E"/>
            </w:placeholder>
            <w:showingPlcHdr/>
            <w15:appearance w15:val="hidden"/>
          </w:sdtPr>
          <w:sdtEndPr>
            <w:rPr>
              <w:b/>
            </w:rPr>
          </w:sdtEndPr>
          <w:sdtContent>
            <w:tc>
              <w:tcPr>
                <w:tcW w:w="2336" w:type="dxa"/>
                <w:tcBorders>
                  <w:left w:val="dotted" w:sz="4" w:space="0" w:color="auto"/>
                  <w:bottom w:val="single" w:sz="4" w:space="0" w:color="7F7F7F" w:themeColor="text1" w:themeTint="80"/>
                </w:tcBorders>
              </w:tcPr>
              <w:p w:rsidR="00636569" w:rsidRPr="00141487" w:rsidRDefault="00F43684" w:rsidP="00F4368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</w:rPr>
                </w:pPr>
                <w:r>
                  <w:rPr>
                    <w:rFonts w:hint="eastAsia"/>
                    <w:b/>
                  </w:rPr>
                  <w:t>학년</w:t>
                </w:r>
              </w:p>
            </w:tc>
          </w:sdtContent>
        </w:sdt>
        <w:tc>
          <w:tcPr>
            <w:tcW w:w="2336" w:type="dxa"/>
            <w:tcBorders>
              <w:bottom w:val="single" w:sz="4" w:space="0" w:color="7F7F7F" w:themeColor="text1" w:themeTint="80"/>
            </w:tcBorders>
          </w:tcPr>
          <w:sdt>
            <w:sdtPr>
              <w:rPr>
                <w:rFonts w:hint="eastAsia"/>
              </w:rPr>
              <w:alias w:val="grade"/>
              <w:tag w:val="grade"/>
              <w:id w:val="-778631927"/>
              <w:placeholder>
                <w:docPart w:val="94CCC523F7244C04A9E7C43D66499818"/>
              </w:placeholder>
              <w:temporary/>
              <w:showingPlcHdr/>
              <w15:appearance w15:val="hidden"/>
            </w:sdtPr>
            <w:sdtEndPr/>
            <w:sdtContent>
              <w:p w:rsidR="00636569" w:rsidRDefault="00F43684" w:rsidP="00F43684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hint="eastAsia"/>
                  </w:rPr>
                  <w:t>학년 입력</w:t>
                </w:r>
              </w:p>
            </w:sdtContent>
          </w:sdt>
        </w:tc>
      </w:tr>
      <w:tr w:rsidR="00F43684" w:rsidTr="00F41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hint="eastAsia"/>
            </w:rPr>
            <w:alias w:val="팩스 머리글:"/>
            <w:tag w:val="팩스 머리글:"/>
            <w:id w:val="388692995"/>
            <w:lock w:val="sdtContentLocked"/>
            <w:placeholder>
              <w:docPart w:val="0FA7BE5DF339455986A70A83ED0D4A44"/>
            </w:placeholder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6" w:type="dxa"/>
                <w:tcBorders>
                  <w:bottom w:val="single" w:sz="4" w:space="0" w:color="auto"/>
                </w:tcBorders>
              </w:tcPr>
              <w:p w:rsidR="00F43684" w:rsidRPr="00141487" w:rsidRDefault="00F43684" w:rsidP="00816A48">
                <w:r w:rsidRPr="00141487">
                  <w:rPr>
                    <w:rFonts w:hint="eastAsia"/>
                  </w:rPr>
                  <w:t>본인 연락처</w:t>
                </w:r>
              </w:p>
            </w:tc>
          </w:sdtContent>
        </w:sdt>
        <w:sdt>
          <w:sdtPr>
            <w:rPr>
              <w:rFonts w:hint="eastAsia"/>
            </w:rPr>
            <w:alias w:val="phone1"/>
            <w:tag w:val="phone1"/>
            <w:id w:val="1839725064"/>
            <w:placeholder>
              <w:docPart w:val="812944AD9E814984AFD68B86CF55979A"/>
            </w:placeholder>
            <w:temporary/>
            <w:showingPlcHdr/>
            <w15:appearance w15:val="hidden"/>
          </w:sdtPr>
          <w:sdtEndPr/>
          <w:sdtContent>
            <w:tc>
              <w:tcPr>
                <w:tcW w:w="2336" w:type="dxa"/>
                <w:tcBorders>
                  <w:bottom w:val="single" w:sz="4" w:space="0" w:color="auto"/>
                  <w:right w:val="dotted" w:sz="4" w:space="0" w:color="auto"/>
                </w:tcBorders>
              </w:tcPr>
              <w:p w:rsidR="00F43684" w:rsidRPr="00141487" w:rsidRDefault="00F43684" w:rsidP="00816A48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141487">
                  <w:t>010-0000-0000</w:t>
                </w:r>
              </w:p>
            </w:tc>
          </w:sdtContent>
        </w:sdt>
        <w:sdt>
          <w:sdtPr>
            <w:rPr>
              <w:rFonts w:hint="eastAsia"/>
            </w:rPr>
            <w:alias w:val="제목 머리글:"/>
            <w:tag w:val="제목 머리글:"/>
            <w:id w:val="1832480507"/>
            <w:lock w:val="sdtContentLocked"/>
            <w:placeholder>
              <w:docPart w:val="459ECF629B254CEC97E7EA326D324A52"/>
            </w:placeholder>
            <w:showingPlcHdr/>
            <w15:appearance w15:val="hidden"/>
          </w:sdtPr>
          <w:sdtEndPr>
            <w:rPr>
              <w:b/>
            </w:rPr>
          </w:sdtEndPr>
          <w:sdtContent>
            <w:tc>
              <w:tcPr>
                <w:tcW w:w="2336" w:type="dxa"/>
                <w:tcBorders>
                  <w:left w:val="dotted" w:sz="4" w:space="0" w:color="auto"/>
                  <w:bottom w:val="single" w:sz="4" w:space="0" w:color="auto"/>
                </w:tcBorders>
              </w:tcPr>
              <w:p w:rsidR="00F43684" w:rsidRPr="00141487" w:rsidRDefault="00F43684" w:rsidP="00816A48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</w:rPr>
                </w:pPr>
                <w:r w:rsidRPr="00A726F2">
                  <w:rPr>
                    <w:rFonts w:hint="eastAsia"/>
                    <w:b/>
                  </w:rPr>
                  <w:t>부모님 연락처</w:t>
                </w:r>
              </w:p>
            </w:tc>
          </w:sdtContent>
        </w:sdt>
        <w:sdt>
          <w:sdtPr>
            <w:rPr>
              <w:rFonts w:hint="eastAsia"/>
            </w:rPr>
            <w:alias w:val="phone2"/>
            <w:tag w:val="phone2"/>
            <w:id w:val="-368066877"/>
            <w:placeholder>
              <w:docPart w:val="E93B247000DC4B39AD796B63537F0614"/>
            </w:placeholder>
            <w:temporary/>
            <w:showingPlcHdr/>
            <w15:appearance w15:val="hidden"/>
          </w:sdtPr>
          <w:sdtEndPr/>
          <w:sdtContent>
            <w:tc>
              <w:tcPr>
                <w:tcW w:w="2336" w:type="dxa"/>
                <w:tcBorders>
                  <w:bottom w:val="single" w:sz="4" w:space="0" w:color="auto"/>
                </w:tcBorders>
              </w:tcPr>
              <w:p w:rsidR="00F43684" w:rsidRDefault="00F43684" w:rsidP="00816A48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t>010-0000-0000</w:t>
                </w:r>
              </w:p>
            </w:tc>
          </w:sdtContent>
        </w:sdt>
      </w:tr>
      <w:tr w:rsidR="00141487" w:rsidTr="00F41E21">
        <w:trPr>
          <w:trHeight w:val="1020"/>
        </w:trPr>
        <w:sdt>
          <w:sdtPr>
            <w:rPr>
              <w:color w:val="808080" w:themeColor="background1" w:themeShade="80"/>
            </w:rPr>
            <w:id w:val="-1324430030"/>
            <w:lock w:val="sdtContentLocked"/>
            <w:placeholder>
              <w:docPart w:val="CAB3125B774341438566BF2A761F14CF"/>
            </w:placeholder>
            <w:showingPlcHdr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44" w:type="dxa"/>
                <w:gridSpan w:val="4"/>
                <w:tcBorders>
                  <w:top w:val="single" w:sz="4" w:space="0" w:color="auto"/>
                  <w:bottom w:val="single" w:sz="8" w:space="0" w:color="auto"/>
                </w:tcBorders>
              </w:tcPr>
              <w:p w:rsidR="00141487" w:rsidRPr="00141487" w:rsidRDefault="003B63BD" w:rsidP="003B63BD">
                <w:pPr>
                  <w:widowControl w:val="0"/>
                  <w:wordWrap w:val="0"/>
                  <w:autoSpaceDE w:val="0"/>
                  <w:autoSpaceDN w:val="0"/>
                  <w:jc w:val="both"/>
                  <w:rPr>
                    <w:b w:val="0"/>
                    <w:color w:val="808080" w:themeColor="background1" w:themeShade="80"/>
                    <w:szCs w:val="20"/>
                  </w:rPr>
                </w:pPr>
                <w:r>
                  <w:rPr>
                    <w:rFonts w:hint="eastAsia"/>
                    <w:color w:val="808080" w:themeColor="background1" w:themeShade="80"/>
                  </w:rPr>
                  <w:t xml:space="preserve">유의사항 </w:t>
                </w:r>
                <w:r>
                  <w:rPr>
                    <w:color w:val="808080" w:themeColor="background1" w:themeShade="80"/>
                  </w:rPr>
                  <w:t xml:space="preserve">| </w:t>
                </w:r>
                <w:r w:rsidR="00141487" w:rsidRPr="00141487">
                  <w:rPr>
                    <w:rFonts w:hint="eastAsia"/>
                    <w:b w:val="0"/>
                    <w:color w:val="808080" w:themeColor="background1" w:themeShade="80"/>
                    <w:sz w:val="18"/>
                    <w:szCs w:val="18"/>
                  </w:rPr>
                  <w:t>전화번호 등 신청자 정보를 잘못 기입할 경우 수상 내역 등 대회 관련 정보 수신이 어려울 수 있으니 정확히 기입하여 주시기 바랍니다. 대회 참가 신청서는 반드시 독후감과 제출하여 주십시오.</w:t>
                </w:r>
              </w:p>
            </w:tc>
          </w:sdtContent>
        </w:sdt>
      </w:tr>
      <w:tr w:rsidR="00914815" w:rsidTr="00564C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hint="eastAsia"/>
              <w:sz w:val="24"/>
              <w:szCs w:val="24"/>
            </w:rPr>
            <w:id w:val="699675992"/>
            <w:lock w:val="sdtContentLocked"/>
            <w:placeholder>
              <w:docPart w:val="A4E18B301EBB4235BCCF90A906D72A7E"/>
            </w:placeholder>
            <w:showingPlcHdr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44" w:type="dxa"/>
                <w:gridSpan w:val="4"/>
                <w:tcBorders>
                  <w:top w:val="single" w:sz="8" w:space="0" w:color="auto"/>
                </w:tcBorders>
              </w:tcPr>
              <w:p w:rsidR="00914815" w:rsidRPr="00141487" w:rsidRDefault="00914815" w:rsidP="00141487">
                <w:pPr>
                  <w:widowControl w:val="0"/>
                  <w:wordWrap w:val="0"/>
                  <w:autoSpaceDE w:val="0"/>
                  <w:autoSpaceDN w:val="0"/>
                  <w:jc w:val="both"/>
                  <w:rPr>
                    <w:b w:val="0"/>
                    <w:color w:val="808080" w:themeColor="background1" w:themeShade="80"/>
                  </w:rPr>
                </w:pPr>
                <w:r w:rsidRPr="003B63BD">
                  <w:rPr>
                    <w:rStyle w:val="a9"/>
                    <w:rFonts w:hint="eastAsia"/>
                    <w:sz w:val="24"/>
                    <w:szCs w:val="24"/>
                  </w:rPr>
                  <w:t>개인정보이용동의서</w:t>
                </w:r>
              </w:p>
            </w:tc>
          </w:sdtContent>
        </w:sdt>
      </w:tr>
      <w:tr w:rsidR="00914815" w:rsidTr="00564C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4" w:type="dxa"/>
            <w:gridSpan w:val="4"/>
            <w:tcBorders>
              <w:bottom w:val="single" w:sz="8" w:space="0" w:color="auto"/>
            </w:tcBorders>
          </w:tcPr>
          <w:sdt>
            <w:sdtPr>
              <w:rPr>
                <w:rFonts w:hint="eastAsia"/>
              </w:rPr>
              <w:alias w:val="메시지 텍스트 입력:"/>
              <w:tag w:val="메시지 텍스트 입력:"/>
              <w:id w:val="43497400"/>
              <w:lock w:val="sdtContentLocked"/>
              <w:placeholder>
                <w:docPart w:val="B923093ECBA6499597472CB35851508F"/>
              </w:placeholder>
              <w:showingPlcHdr/>
              <w15:appearance w15:val="hidden"/>
            </w:sdtPr>
            <w:sdtEndPr/>
            <w:sdtContent>
              <w:p w:rsidR="00914815" w:rsidRPr="009E43B9" w:rsidRDefault="00914815" w:rsidP="00914815">
                <w:pPr>
                  <w:rPr>
                    <w:sz w:val="20"/>
                    <w:szCs w:val="20"/>
                  </w:rPr>
                </w:pPr>
                <w:r w:rsidRPr="009E43B9">
                  <w:rPr>
                    <w:rFonts w:hint="eastAsia"/>
                    <w:sz w:val="20"/>
                    <w:szCs w:val="20"/>
                  </w:rPr>
                  <w:t>1. 개인정보 수집</w:t>
                </w:r>
                <w:r w:rsidRPr="009E43B9">
                  <w:rPr>
                    <w:rFonts w:eastAsiaTheme="minorHAnsi"/>
                    <w:sz w:val="20"/>
                    <w:szCs w:val="20"/>
                  </w:rPr>
                  <w:t>·</w:t>
                </w:r>
                <w:r w:rsidRPr="009E43B9">
                  <w:rPr>
                    <w:rFonts w:hint="eastAsia"/>
                    <w:sz w:val="20"/>
                    <w:szCs w:val="20"/>
                  </w:rPr>
                  <w:t>이용 목적:</w:t>
                </w:r>
                <w:r w:rsidRPr="009E43B9">
                  <w:rPr>
                    <w:sz w:val="20"/>
                    <w:szCs w:val="20"/>
                  </w:rPr>
                  <w:t xml:space="preserve"> 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참가 등록,</w:t>
                </w:r>
                <w:r w:rsidRPr="00914815">
                  <w:rPr>
                    <w:b w:val="0"/>
                    <w:sz w:val="20"/>
                    <w:szCs w:val="20"/>
                  </w:rPr>
                  <w:t xml:space="preserve"> 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독후감 접수</w:t>
                </w:r>
                <w:r w:rsidRPr="00914815">
                  <w:rPr>
                    <w:rFonts w:eastAsiaTheme="minorHAnsi"/>
                    <w:b w:val="0"/>
                    <w:sz w:val="20"/>
                    <w:szCs w:val="20"/>
                  </w:rPr>
                  <w:t>·</w:t>
                </w:r>
                <w:r w:rsidRPr="00914815">
                  <w:rPr>
                    <w:rFonts w:cs="맑은 고딕" w:hint="eastAsia"/>
                    <w:b w:val="0"/>
                    <w:sz w:val="20"/>
                    <w:szCs w:val="20"/>
                  </w:rPr>
                  <w:t>심사</w:t>
                </w:r>
                <w:r w:rsidRPr="00914815">
                  <w:rPr>
                    <w:rFonts w:eastAsiaTheme="minorHAnsi"/>
                    <w:b w:val="0"/>
                    <w:sz w:val="20"/>
                    <w:szCs w:val="20"/>
                  </w:rPr>
                  <w:t xml:space="preserve">, </w:t>
                </w:r>
                <w:r w:rsidRPr="00914815">
                  <w:rPr>
                    <w:rFonts w:cs="맑은 고딕" w:hint="eastAsia"/>
                    <w:b w:val="0"/>
                    <w:sz w:val="20"/>
                    <w:szCs w:val="20"/>
                  </w:rPr>
                  <w:t>결과</w:t>
                </w:r>
                <w:r w:rsidRPr="00914815">
                  <w:rPr>
                    <w:rFonts w:eastAsiaTheme="minorHAnsi" w:hint="eastAsia"/>
                    <w:b w:val="0"/>
                    <w:sz w:val="20"/>
                    <w:szCs w:val="20"/>
                  </w:rPr>
                  <w:t xml:space="preserve"> </w:t>
                </w:r>
                <w:r w:rsidRPr="00914815">
                  <w:rPr>
                    <w:rFonts w:cs="맑은 고딕" w:hint="eastAsia"/>
                    <w:b w:val="0"/>
                    <w:sz w:val="20"/>
                    <w:szCs w:val="20"/>
                  </w:rPr>
                  <w:t>발표</w:t>
                </w:r>
                <w:r w:rsidRPr="00914815">
                  <w:rPr>
                    <w:rFonts w:eastAsiaTheme="minorHAnsi" w:hint="eastAsia"/>
                    <w:b w:val="0"/>
                    <w:sz w:val="20"/>
                    <w:szCs w:val="20"/>
                  </w:rPr>
                  <w:t>,</w:t>
                </w:r>
                <w:r w:rsidRPr="00914815">
                  <w:rPr>
                    <w:rFonts w:eastAsiaTheme="minorHAnsi"/>
                    <w:b w:val="0"/>
                    <w:sz w:val="20"/>
                    <w:szCs w:val="20"/>
                  </w:rPr>
                  <w:t xml:space="preserve"> </w:t>
                </w:r>
                <w:r w:rsidRPr="00914815">
                  <w:rPr>
                    <w:rFonts w:cs="맑은 고딕" w:hint="eastAsia"/>
                    <w:b w:val="0"/>
                    <w:sz w:val="20"/>
                    <w:szCs w:val="20"/>
                  </w:rPr>
                  <w:t>독후감</w:t>
                </w:r>
                <w:r w:rsidRPr="00914815">
                  <w:rPr>
                    <w:rFonts w:eastAsiaTheme="minorHAnsi" w:hint="eastAsia"/>
                    <w:b w:val="0"/>
                    <w:sz w:val="20"/>
                    <w:szCs w:val="20"/>
                  </w:rPr>
                  <w:t xml:space="preserve"> </w:t>
                </w:r>
                <w:r w:rsidRPr="00914815">
                  <w:rPr>
                    <w:rFonts w:cs="맑은 고딕" w:hint="eastAsia"/>
                    <w:b w:val="0"/>
                    <w:sz w:val="20"/>
                    <w:szCs w:val="20"/>
                  </w:rPr>
                  <w:t>활용</w:t>
                </w:r>
                <w:r w:rsidRPr="00914815">
                  <w:rPr>
                    <w:rFonts w:eastAsiaTheme="minorHAnsi" w:hint="eastAsia"/>
                    <w:b w:val="0"/>
                    <w:sz w:val="20"/>
                    <w:szCs w:val="20"/>
                  </w:rPr>
                  <w:t xml:space="preserve"> </w:t>
                </w:r>
                <w:r w:rsidRPr="00914815">
                  <w:rPr>
                    <w:rFonts w:cs="맑은 고딕" w:hint="eastAsia"/>
                    <w:b w:val="0"/>
                    <w:sz w:val="20"/>
                    <w:szCs w:val="20"/>
                  </w:rPr>
                  <w:t>등</w:t>
                </w:r>
                <w:r w:rsidRPr="00914815">
                  <w:rPr>
                    <w:rFonts w:eastAsiaTheme="minorHAnsi" w:hint="eastAsia"/>
                    <w:b w:val="0"/>
                    <w:sz w:val="20"/>
                    <w:szCs w:val="20"/>
                  </w:rPr>
                  <w:t>.</w:t>
                </w:r>
              </w:p>
              <w:p w:rsidR="00914815" w:rsidRPr="00914815" w:rsidRDefault="00914815" w:rsidP="00914815">
                <w:pPr>
                  <w:rPr>
                    <w:b w:val="0"/>
                    <w:sz w:val="20"/>
                    <w:szCs w:val="20"/>
                  </w:rPr>
                </w:pPr>
                <w:r w:rsidRPr="009E43B9">
                  <w:rPr>
                    <w:rFonts w:hint="eastAsia"/>
                    <w:sz w:val="20"/>
                    <w:szCs w:val="20"/>
                  </w:rPr>
                  <w:t>2. 개인정보 수집</w:t>
                </w:r>
                <w:r w:rsidRPr="009E43B9">
                  <w:rPr>
                    <w:rFonts w:eastAsiaTheme="minorHAnsi"/>
                    <w:sz w:val="20"/>
                    <w:szCs w:val="20"/>
                  </w:rPr>
                  <w:t>·</w:t>
                </w:r>
                <w:r w:rsidRPr="009E43B9">
                  <w:rPr>
                    <w:rFonts w:hint="eastAsia"/>
                    <w:sz w:val="20"/>
                    <w:szCs w:val="20"/>
                  </w:rPr>
                  <w:t>이용 항목</w:t>
                </w:r>
                <w:r w:rsidRPr="009E43B9">
                  <w:rPr>
                    <w:sz w:val="20"/>
                    <w:szCs w:val="20"/>
                  </w:rPr>
                  <w:t xml:space="preserve">: 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성명(국/영문)</w:t>
                </w:r>
                <w:r w:rsidRPr="00914815">
                  <w:rPr>
                    <w:b w:val="0"/>
                    <w:sz w:val="20"/>
                    <w:szCs w:val="20"/>
                  </w:rPr>
                  <w:t xml:space="preserve">, 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생년월일,</w:t>
                </w:r>
                <w:r w:rsidRPr="00914815">
                  <w:rPr>
                    <w:b w:val="0"/>
                    <w:sz w:val="20"/>
                    <w:szCs w:val="20"/>
                  </w:rPr>
                  <w:t xml:space="preserve"> 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연락처(학생 및 부모님 휴대폰 번호)</w:t>
                </w:r>
                <w:r w:rsidRPr="00914815">
                  <w:rPr>
                    <w:b w:val="0"/>
                    <w:sz w:val="20"/>
                    <w:szCs w:val="20"/>
                  </w:rPr>
                  <w:t xml:space="preserve"> 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등.</w:t>
                </w:r>
              </w:p>
              <w:p w:rsidR="00914815" w:rsidRPr="009E43B9" w:rsidRDefault="00914815" w:rsidP="00914815">
                <w:pPr>
                  <w:rPr>
                    <w:sz w:val="20"/>
                    <w:szCs w:val="20"/>
                  </w:rPr>
                </w:pPr>
                <w:r w:rsidRPr="009E43B9">
                  <w:rPr>
                    <w:rFonts w:hint="eastAsia"/>
                    <w:sz w:val="20"/>
                    <w:szCs w:val="20"/>
                  </w:rPr>
                  <w:t>3. 개인정보 보유</w:t>
                </w:r>
                <w:r w:rsidRPr="009E43B9">
                  <w:rPr>
                    <w:rFonts w:eastAsiaTheme="minorHAnsi"/>
                    <w:sz w:val="20"/>
                    <w:szCs w:val="20"/>
                  </w:rPr>
                  <w:t>·</w:t>
                </w:r>
                <w:r w:rsidRPr="009E43B9">
                  <w:rPr>
                    <w:rFonts w:hint="eastAsia"/>
                    <w:sz w:val="20"/>
                    <w:szCs w:val="20"/>
                  </w:rPr>
                  <w:t xml:space="preserve">이용 기간: 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2년간.</w:t>
                </w:r>
              </w:p>
              <w:p w:rsidR="00914815" w:rsidRPr="00914815" w:rsidRDefault="00914815" w:rsidP="00914815">
                <w:pPr>
                  <w:rPr>
                    <w:b w:val="0"/>
                    <w:sz w:val="20"/>
                    <w:szCs w:val="20"/>
                  </w:rPr>
                </w:pPr>
                <w:r w:rsidRPr="00914815">
                  <w:rPr>
                    <w:b w:val="0"/>
                    <w:sz w:val="20"/>
                    <w:szCs w:val="20"/>
                  </w:rPr>
                  <w:t xml:space="preserve">* 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귀하께서는 개인정보 수집 및 이용에 거부할 권리가 있습니다.</w:t>
                </w:r>
                <w:r w:rsidRPr="00914815">
                  <w:rPr>
                    <w:b w:val="0"/>
                    <w:sz w:val="20"/>
                    <w:szCs w:val="20"/>
                  </w:rPr>
                  <w:t xml:space="preserve"> 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다만 동의를 거부할 경우 원활한 심사가 어려운 관계로 대회 참가가 제한될 수 있습니다.</w:t>
                </w:r>
              </w:p>
              <w:p w:rsidR="00914815" w:rsidRPr="00DD5039" w:rsidRDefault="00914815" w:rsidP="00914815">
                <w:pPr>
                  <w:rPr>
                    <w:b w:val="0"/>
                    <w:sz w:val="20"/>
                    <w:szCs w:val="20"/>
                  </w:rPr>
                </w:pPr>
                <w:r w:rsidRPr="00914815">
                  <w:rPr>
                    <w:b w:val="0"/>
                    <w:sz w:val="20"/>
                    <w:szCs w:val="20"/>
                  </w:rPr>
                  <w:t xml:space="preserve">* 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 xml:space="preserve">수집된 개인정보는 </w:t>
                </w:r>
                <w:r w:rsidRPr="00914815">
                  <w:rPr>
                    <w:b w:val="0"/>
                    <w:sz w:val="20"/>
                    <w:szCs w:val="20"/>
                  </w:rPr>
                  <w:t>“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개인정보보호법</w:t>
                </w:r>
                <w:r w:rsidRPr="00914815">
                  <w:rPr>
                    <w:b w:val="0"/>
                    <w:sz w:val="20"/>
                    <w:szCs w:val="20"/>
                  </w:rPr>
                  <w:t>”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에 따라 보호되며,</w:t>
                </w:r>
                <w:r w:rsidRPr="00914815">
                  <w:rPr>
                    <w:b w:val="0"/>
                    <w:sz w:val="20"/>
                    <w:szCs w:val="20"/>
                  </w:rPr>
                  <w:t xml:space="preserve"> </w:t>
                </w:r>
                <w:r w:rsidRPr="00914815">
                  <w:rPr>
                    <w:rFonts w:hint="eastAsia"/>
                    <w:b w:val="0"/>
                    <w:sz w:val="20"/>
                    <w:szCs w:val="20"/>
                  </w:rPr>
                  <w:t>영리 목적으로 활용되지 않습니다.</w:t>
                </w:r>
                <w:r w:rsidR="00DD5039">
                  <w:rPr>
                    <w:b w:val="0"/>
                    <w:sz w:val="20"/>
                    <w:szCs w:val="20"/>
                  </w:rPr>
                  <w:br/>
                </w:r>
              </w:p>
              <w:p w:rsidR="00914815" w:rsidRPr="009E43B9" w:rsidRDefault="00914815" w:rsidP="00914815">
                <w:pPr>
                  <w:jc w:val="center"/>
                </w:pPr>
                <w:r w:rsidRPr="009E43B9">
                  <w:rPr>
                    <w:rFonts w:hint="eastAsia"/>
                  </w:rPr>
                  <w:t>위와 같이 개인정보를 수집</w:t>
                </w:r>
                <w:r w:rsidRPr="009E43B9">
                  <w:rPr>
                    <w:rFonts w:eastAsiaTheme="minorHAnsi"/>
                  </w:rPr>
                  <w:t>·</w:t>
                </w:r>
                <w:r w:rsidRPr="009E43B9">
                  <w:rPr>
                    <w:rFonts w:cs="맑은 고딕" w:hint="eastAsia"/>
                  </w:rPr>
                  <w:t>이용하는</w:t>
                </w:r>
                <w:r w:rsidRPr="009E43B9">
                  <w:rPr>
                    <w:rFonts w:eastAsiaTheme="minorHAnsi" w:hint="eastAsia"/>
                  </w:rPr>
                  <w:t xml:space="preserve"> </w:t>
                </w:r>
                <w:r w:rsidRPr="009E43B9">
                  <w:rPr>
                    <w:rFonts w:cs="맑은 고딕" w:hint="eastAsia"/>
                  </w:rPr>
                  <w:t>데</w:t>
                </w:r>
                <w:r w:rsidRPr="009E43B9">
                  <w:rPr>
                    <w:rFonts w:eastAsiaTheme="minorHAnsi" w:hint="eastAsia"/>
                  </w:rPr>
                  <w:t xml:space="preserve"> </w:t>
                </w:r>
                <w:r w:rsidRPr="009E43B9">
                  <w:rPr>
                    <w:rFonts w:cs="맑은 고딕" w:hint="eastAsia"/>
                  </w:rPr>
                  <w:t>동의하십니까</w:t>
                </w:r>
                <w:r w:rsidRPr="009E43B9">
                  <w:rPr>
                    <w:rFonts w:eastAsiaTheme="minorHAnsi" w:hint="eastAsia"/>
                  </w:rPr>
                  <w:t>?</w:t>
                </w:r>
              </w:p>
            </w:sdtContent>
          </w:sdt>
          <w:p w:rsidR="00914815" w:rsidRPr="00141487" w:rsidRDefault="00D12E5D" w:rsidP="00914815">
            <w:pPr>
              <w:widowControl w:val="0"/>
              <w:wordWrap w:val="0"/>
              <w:autoSpaceDE w:val="0"/>
              <w:autoSpaceDN w:val="0"/>
              <w:jc w:val="center"/>
              <w:rPr>
                <w:b w:val="0"/>
                <w:color w:val="808080" w:themeColor="background1" w:themeShade="80"/>
              </w:rPr>
            </w:pPr>
            <w:sdt>
              <w:sdtPr>
                <w:rPr>
                  <w:rFonts w:hint="eastAsia"/>
                </w:rPr>
                <w:id w:val="1062064212"/>
                <w:lock w:val="sdtLocked"/>
                <w14:checkbox>
                  <w14:checked w14:val="0"/>
                  <w14:checkedState w14:val="25A0" w14:font="맑은 고딕"/>
                  <w14:uncheckedState w14:val="2610" w14:font="MS Gothic"/>
                </w14:checkbox>
              </w:sdtPr>
              <w:sdtEndPr/>
              <w:sdtContent>
                <w:r w:rsidR="00914815" w:rsidRPr="00DD5039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914815" w:rsidRPr="00DD5039">
              <w:rPr>
                <w:b w:val="0"/>
              </w:rPr>
              <w:t xml:space="preserve">  </w:t>
            </w:r>
            <w:sdt>
              <w:sdtPr>
                <w:rPr>
                  <w:rFonts w:hint="eastAsia"/>
                </w:rPr>
                <w:id w:val="-1943835910"/>
                <w:lock w:val="sdtContentLocked"/>
                <w:placeholder>
                  <w:docPart w:val="F02E31BC55A44557B377B8A00273774B"/>
                </w:placeholder>
                <w:showingPlcHdr/>
                <w:text/>
              </w:sdtPr>
              <w:sdtEndPr/>
              <w:sdtContent>
                <w:r w:rsidR="00914815" w:rsidRPr="00DD5039">
                  <w:rPr>
                    <w:rStyle w:val="a9"/>
                    <w:rFonts w:hint="eastAsia"/>
                    <w:b w:val="0"/>
                    <w:color w:val="auto"/>
                  </w:rPr>
                  <w:t>동의함</w:t>
                </w:r>
              </w:sdtContent>
            </w:sdt>
            <w:r w:rsidR="00914815" w:rsidRPr="00DD5039">
              <w:rPr>
                <w:b w:val="0"/>
              </w:rPr>
              <w:t xml:space="preserve">  </w:t>
            </w:r>
            <w:sdt>
              <w:sdtPr>
                <w:rPr>
                  <w:rFonts w:hint="eastAsia"/>
                </w:rPr>
                <w:id w:val="1312209373"/>
                <w:lock w:val="sdtLocked"/>
                <w14:checkbox>
                  <w14:checked w14:val="0"/>
                  <w14:checkedState w14:val="25A0" w14:font="맑은 고딕"/>
                  <w14:uncheckedState w14:val="2610" w14:font="MS Gothic"/>
                </w14:checkbox>
              </w:sdtPr>
              <w:sdtEndPr/>
              <w:sdtContent>
                <w:r w:rsidR="00914815" w:rsidRPr="00DD5039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914815" w:rsidRPr="00DD5039">
              <w:rPr>
                <w:b w:val="0"/>
              </w:rPr>
              <w:t xml:space="preserve">  </w:t>
            </w:r>
            <w:sdt>
              <w:sdtPr>
                <w:rPr>
                  <w:rFonts w:hint="eastAsia"/>
                </w:rPr>
                <w:id w:val="-1342006299"/>
                <w:lock w:val="sdtContentLocked"/>
                <w:placeholder>
                  <w:docPart w:val="5D8F9A4CC9DB44FBA9C5CD03F3F4940A"/>
                </w:placeholder>
                <w:showingPlcHdr/>
                <w:text/>
              </w:sdtPr>
              <w:sdtEndPr/>
              <w:sdtContent>
                <w:r w:rsidR="00914815" w:rsidRPr="00DD5039">
                  <w:rPr>
                    <w:rFonts w:hint="eastAsia"/>
                    <w:b w:val="0"/>
                  </w:rPr>
                  <w:t>동의하지 않음</w:t>
                </w:r>
              </w:sdtContent>
            </w:sdt>
          </w:p>
        </w:tc>
      </w:tr>
      <w:tr w:rsidR="00DD5039" w:rsidTr="00564C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hint="eastAsia"/>
              <w:sz w:val="24"/>
              <w:szCs w:val="24"/>
            </w:rPr>
            <w:id w:val="161511708"/>
            <w:lock w:val="sdtContentLocked"/>
            <w:placeholder>
              <w:docPart w:val="B4C8C27CA78B4081BF9967EBDC487C51"/>
            </w:placeholder>
            <w:showingPlcHdr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44" w:type="dxa"/>
                <w:gridSpan w:val="4"/>
                <w:tcBorders>
                  <w:top w:val="single" w:sz="8" w:space="0" w:color="auto"/>
                </w:tcBorders>
              </w:tcPr>
              <w:p w:rsidR="00DD5039" w:rsidRDefault="00DD5039" w:rsidP="00914815">
                <w:r w:rsidRPr="00FD35A9">
                  <w:rPr>
                    <w:rStyle w:val="a9"/>
                    <w:rFonts w:hint="eastAsia"/>
                    <w:sz w:val="24"/>
                    <w:szCs w:val="24"/>
                  </w:rPr>
                  <w:t>저작권</w:t>
                </w:r>
                <w:r w:rsidRPr="00FD35A9">
                  <w:rPr>
                    <w:rStyle w:val="a9"/>
                    <w:sz w:val="24"/>
                    <w:szCs w:val="24"/>
                  </w:rPr>
                  <w:t xml:space="preserve"> 귀속 및 이용 동의서</w:t>
                </w:r>
              </w:p>
            </w:tc>
          </w:sdtContent>
        </w:sdt>
      </w:tr>
      <w:tr w:rsidR="00DD5039" w:rsidTr="00564C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4" w:type="dxa"/>
            <w:gridSpan w:val="4"/>
            <w:tcBorders>
              <w:bottom w:val="single" w:sz="8" w:space="0" w:color="auto"/>
            </w:tcBorders>
          </w:tcPr>
          <w:sdt>
            <w:sdtPr>
              <w:rPr>
                <w:rFonts w:hint="eastAsia"/>
              </w:rPr>
              <w:alias w:val="메시지 텍스트 입력:"/>
              <w:tag w:val="메시지 텍스트 입력:"/>
              <w:id w:val="2081480595"/>
              <w:lock w:val="sdtContentLocked"/>
              <w:placeholder>
                <w:docPart w:val="BB8ADEA1605047DB94E05ECBA7E4F752"/>
              </w:placeholder>
              <w:showingPlcHdr/>
              <w15:appearance w15:val="hidden"/>
            </w:sdtPr>
            <w:sdtEndPr/>
            <w:sdtContent>
              <w:p w:rsidR="00DD5039" w:rsidRPr="009E43B9" w:rsidRDefault="00DD5039" w:rsidP="00DD5039">
                <w:pPr>
                  <w:rPr>
                    <w:sz w:val="20"/>
                    <w:szCs w:val="20"/>
                  </w:rPr>
                </w:pPr>
                <w:r w:rsidRPr="00DD5039">
                  <w:rPr>
                    <w:rFonts w:hint="eastAsia"/>
                    <w:b w:val="0"/>
                    <w:sz w:val="20"/>
                    <w:szCs w:val="20"/>
                  </w:rPr>
                  <w:t>출품작에 대한 저작권은 응모자에게 있으며,</w:t>
                </w:r>
                <w:r w:rsidRPr="00DD5039">
                  <w:rPr>
                    <w:b w:val="0"/>
                    <w:sz w:val="20"/>
                    <w:szCs w:val="20"/>
                  </w:rPr>
                  <w:t xml:space="preserve"> </w:t>
                </w:r>
                <w:r w:rsidRPr="00DD5039">
                  <w:rPr>
                    <w:rFonts w:hint="eastAsia"/>
                    <w:b w:val="0"/>
                    <w:sz w:val="20"/>
                    <w:szCs w:val="20"/>
                  </w:rPr>
                  <w:t>수상 후에도 입상자에게 귀속됨을 원칙으로 합니다.</w:t>
                </w:r>
                <w:r w:rsidRPr="00DD5039">
                  <w:rPr>
                    <w:b w:val="0"/>
                    <w:sz w:val="20"/>
                    <w:szCs w:val="20"/>
                  </w:rPr>
                  <w:t xml:space="preserve"> </w:t>
                </w:r>
                <w:r w:rsidRPr="00DD5039">
                  <w:rPr>
                    <w:rFonts w:hint="eastAsia"/>
                    <w:b w:val="0"/>
                    <w:sz w:val="20"/>
                    <w:szCs w:val="20"/>
                  </w:rPr>
                  <w:t>다만,</w:t>
                </w:r>
                <w:r w:rsidRPr="00DD5039">
                  <w:rPr>
                    <w:b w:val="0"/>
                    <w:sz w:val="20"/>
                    <w:szCs w:val="20"/>
                  </w:rPr>
                  <w:t xml:space="preserve"> 합당한 보상(상장 및 부상)을 지급함을 전제로 수상작에 한하여 5년 동안 대회 취지 및 목적 달성을 위해 주최가 복제, 배포 등의 방식으로 이용하는 것에 동의합니다.</w:t>
                </w:r>
                <w:r>
                  <w:rPr>
                    <w:b w:val="0"/>
                    <w:sz w:val="20"/>
                    <w:szCs w:val="20"/>
                  </w:rPr>
                  <w:br/>
                </w:r>
              </w:p>
              <w:p w:rsidR="00DD5039" w:rsidRPr="00981A6F" w:rsidRDefault="00DD5039" w:rsidP="00981A6F">
                <w:pPr>
                  <w:jc w:val="center"/>
                  <w:rPr>
                    <w:rFonts w:eastAsiaTheme="minorHAnsi"/>
                  </w:rPr>
                </w:pPr>
                <w:r w:rsidRPr="009E43B9">
                  <w:rPr>
                    <w:rFonts w:hint="eastAsia"/>
                  </w:rPr>
                  <w:t>위와 같이 개인정보를 수집</w:t>
                </w:r>
                <w:r w:rsidRPr="009E43B9">
                  <w:rPr>
                    <w:rFonts w:eastAsiaTheme="minorHAnsi"/>
                  </w:rPr>
                  <w:t>·</w:t>
                </w:r>
                <w:r w:rsidRPr="009E43B9">
                  <w:rPr>
                    <w:rFonts w:cs="맑은 고딕" w:hint="eastAsia"/>
                  </w:rPr>
                  <w:t>이용하는</w:t>
                </w:r>
                <w:r w:rsidRPr="009E43B9">
                  <w:rPr>
                    <w:rFonts w:eastAsiaTheme="minorHAnsi" w:hint="eastAsia"/>
                  </w:rPr>
                  <w:t xml:space="preserve"> </w:t>
                </w:r>
                <w:r w:rsidRPr="009E43B9">
                  <w:rPr>
                    <w:rFonts w:cs="맑은 고딕" w:hint="eastAsia"/>
                  </w:rPr>
                  <w:t>데</w:t>
                </w:r>
                <w:r w:rsidRPr="009E43B9">
                  <w:rPr>
                    <w:rFonts w:eastAsiaTheme="minorHAnsi" w:hint="eastAsia"/>
                  </w:rPr>
                  <w:t xml:space="preserve"> </w:t>
                </w:r>
                <w:r w:rsidRPr="009E43B9">
                  <w:rPr>
                    <w:rFonts w:cs="맑은 고딕" w:hint="eastAsia"/>
                  </w:rPr>
                  <w:t>동의하십니까</w:t>
                </w:r>
                <w:r w:rsidRPr="009E43B9">
                  <w:rPr>
                    <w:rFonts w:eastAsiaTheme="minorHAnsi" w:hint="eastAsia"/>
                  </w:rPr>
                  <w:t>?</w:t>
                </w:r>
              </w:p>
            </w:sdtContent>
          </w:sdt>
          <w:p w:rsidR="00DD5039" w:rsidRDefault="00D12E5D" w:rsidP="00DD5039">
            <w:pPr>
              <w:jc w:val="center"/>
            </w:pPr>
            <w:sdt>
              <w:sdtPr>
                <w:rPr>
                  <w:rFonts w:hint="eastAsia"/>
                </w:rPr>
                <w:id w:val="1678386028"/>
                <w:lock w:val="sdtLocked"/>
                <w14:checkbox>
                  <w14:checked w14:val="0"/>
                  <w14:checkedState w14:val="25A0" w14:font="맑은 고딕"/>
                  <w14:uncheckedState w14:val="2610" w14:font="MS Gothic"/>
                </w14:checkbox>
              </w:sdtPr>
              <w:sdtEndPr/>
              <w:sdtContent>
                <w:r w:rsidR="00DD5039" w:rsidRPr="00DD5039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DD5039" w:rsidRPr="00DD5039">
              <w:rPr>
                <w:b w:val="0"/>
              </w:rPr>
              <w:t xml:space="preserve">  </w:t>
            </w:r>
            <w:sdt>
              <w:sdtPr>
                <w:rPr>
                  <w:rFonts w:hint="eastAsia"/>
                </w:rPr>
                <w:id w:val="920222460"/>
                <w:lock w:val="sdtContentLocked"/>
                <w:placeholder>
                  <w:docPart w:val="51E31F8E96FB4EDB83A8A252AF19443A"/>
                </w:placeholder>
                <w:showingPlcHdr/>
                <w:text/>
              </w:sdtPr>
              <w:sdtEndPr/>
              <w:sdtContent>
                <w:r w:rsidR="00DD5039" w:rsidRPr="00DD5039">
                  <w:rPr>
                    <w:rStyle w:val="a9"/>
                    <w:rFonts w:hint="eastAsia"/>
                    <w:b w:val="0"/>
                    <w:color w:val="auto"/>
                  </w:rPr>
                  <w:t>동의함</w:t>
                </w:r>
              </w:sdtContent>
            </w:sdt>
            <w:r w:rsidR="00DD5039" w:rsidRPr="00DD5039">
              <w:rPr>
                <w:b w:val="0"/>
              </w:rPr>
              <w:t xml:space="preserve">  </w:t>
            </w:r>
            <w:sdt>
              <w:sdtPr>
                <w:rPr>
                  <w:rFonts w:hint="eastAsia"/>
                </w:rPr>
                <w:id w:val="1663975048"/>
                <w:lock w:val="sdtLocked"/>
                <w14:checkbox>
                  <w14:checked w14:val="0"/>
                  <w14:checkedState w14:val="25A0" w14:font="맑은 고딕"/>
                  <w14:uncheckedState w14:val="2610" w14:font="MS Gothic"/>
                </w14:checkbox>
              </w:sdtPr>
              <w:sdtEndPr/>
              <w:sdtContent>
                <w:r w:rsidR="00DD5039" w:rsidRPr="00DD5039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DD5039" w:rsidRPr="00DD5039">
              <w:rPr>
                <w:b w:val="0"/>
              </w:rPr>
              <w:t xml:space="preserve">  </w:t>
            </w:r>
            <w:sdt>
              <w:sdtPr>
                <w:rPr>
                  <w:rFonts w:hint="eastAsia"/>
                </w:rPr>
                <w:id w:val="860562091"/>
                <w:lock w:val="sdtContentLocked"/>
                <w:placeholder>
                  <w:docPart w:val="1F17EF98890F43BDB294CC2493C8B9DE"/>
                </w:placeholder>
                <w:showingPlcHdr/>
                <w:text/>
              </w:sdtPr>
              <w:sdtEndPr/>
              <w:sdtContent>
                <w:r w:rsidR="00DD5039" w:rsidRPr="00DD5039">
                  <w:rPr>
                    <w:rFonts w:hint="eastAsia"/>
                    <w:b w:val="0"/>
                  </w:rPr>
                  <w:t>동의하지 않음</w:t>
                </w:r>
              </w:sdtContent>
            </w:sdt>
          </w:p>
        </w:tc>
      </w:tr>
    </w:tbl>
    <w:p w:rsidR="003B63BD" w:rsidRDefault="003B63BD" w:rsidP="00FD35A9">
      <w:pPr>
        <w:ind w:firstLine="150"/>
        <w:jc w:val="center"/>
        <w:rPr>
          <w:b/>
          <w:sz w:val="24"/>
          <w:szCs w:val="24"/>
        </w:rPr>
      </w:pPr>
    </w:p>
    <w:sdt>
      <w:sdtPr>
        <w:rPr>
          <w:rFonts w:hint="eastAsia"/>
          <w:b/>
          <w:sz w:val="24"/>
          <w:szCs w:val="24"/>
        </w:rPr>
        <w:id w:val="1156034676"/>
        <w:lock w:val="sdtContentLocked"/>
        <w:placeholder>
          <w:docPart w:val="290D31FE048740298049E4DA72AA53D9"/>
        </w:placeholder>
        <w:showingPlcHdr/>
        <w:text/>
      </w:sdtPr>
      <w:sdtEndPr/>
      <w:sdtContent>
        <w:p w:rsidR="00180C4A" w:rsidRPr="00180C4A" w:rsidRDefault="00180C4A" w:rsidP="00FD35A9">
          <w:pPr>
            <w:ind w:firstLine="150"/>
            <w:jc w:val="center"/>
            <w:rPr>
              <w:rFonts w:eastAsia="바탕"/>
              <w:b/>
              <w:szCs w:val="20"/>
            </w:rPr>
          </w:pPr>
          <w:r w:rsidRPr="00180C4A">
            <w:rPr>
              <w:rStyle w:val="a9"/>
              <w:rFonts w:hint="eastAsia"/>
              <w:b/>
            </w:rPr>
            <w:t>위와</w:t>
          </w:r>
          <w:r w:rsidRPr="00180C4A">
            <w:rPr>
              <w:rStyle w:val="a9"/>
              <w:b/>
            </w:rPr>
            <w:t xml:space="preserve"> 같이 100 CLASSICS에서 시행하는 I Respond to Literature 2022에 참가합니다.</w:t>
          </w:r>
        </w:p>
      </w:sdtContent>
    </w:sdt>
    <w:p w:rsidR="00F8122A" w:rsidRDefault="00F8122A" w:rsidP="00914815">
      <w:pPr>
        <w:ind w:right="1296"/>
        <w:rPr>
          <w:rFonts w:eastAsia="바탕"/>
          <w:b/>
          <w:szCs w:val="20"/>
        </w:rPr>
      </w:pPr>
    </w:p>
    <w:p w:rsidR="00180C4A" w:rsidRDefault="00D12E5D" w:rsidP="00D9756B">
      <w:pPr>
        <w:ind w:right="1296"/>
        <w:jc w:val="center"/>
        <w:rPr>
          <w:rFonts w:eastAsia="바탕"/>
          <w:b/>
          <w:szCs w:val="20"/>
        </w:rPr>
      </w:pPr>
      <w:sdt>
        <w:sdtPr>
          <w:rPr>
            <w:rStyle w:val="1f0"/>
            <w:rFonts w:hint="eastAsia"/>
          </w:rPr>
          <w:id w:val="1609706654"/>
          <w:lock w:val="sdtLocked"/>
          <w:placeholder>
            <w:docPart w:val="1DEE90021C05414D9D14E67FD5E7BBC7"/>
          </w:placeholder>
          <w:showingPlcHdr/>
          <w:date>
            <w:dateFormat w:val="yyyy년 M월 d일"/>
            <w:lid w:val="ko-KR"/>
            <w:storeMappedDataAs w:val="dateTime"/>
            <w:calendar w:val="gregorian"/>
          </w:date>
        </w:sdtPr>
        <w:sdtEndPr>
          <w:rPr>
            <w:rStyle w:val="a3"/>
            <w:rFonts w:eastAsia="바탕"/>
            <w:b/>
            <w:szCs w:val="20"/>
          </w:rPr>
        </w:sdtEndPr>
        <w:sdtContent>
          <w:r w:rsidR="00180C4A">
            <w:rPr>
              <w:rStyle w:val="a9"/>
              <w:rFonts w:hint="eastAsia"/>
            </w:rPr>
            <w:t>2</w:t>
          </w:r>
          <w:r w:rsidR="00180C4A">
            <w:rPr>
              <w:rStyle w:val="a9"/>
            </w:rPr>
            <w:t>022</w:t>
          </w:r>
          <w:r w:rsidR="00180C4A">
            <w:rPr>
              <w:rStyle w:val="a9"/>
              <w:rFonts w:hint="eastAsia"/>
            </w:rPr>
            <w:t xml:space="preserve">년 </w:t>
          </w:r>
          <w:r w:rsidR="00180C4A">
            <w:rPr>
              <w:rStyle w:val="a9"/>
            </w:rPr>
            <w:t>00</w:t>
          </w:r>
          <w:r w:rsidR="00180C4A">
            <w:rPr>
              <w:rStyle w:val="a9"/>
              <w:rFonts w:hint="eastAsia"/>
            </w:rPr>
            <w:t xml:space="preserve">월 </w:t>
          </w:r>
          <w:r w:rsidR="00180C4A">
            <w:rPr>
              <w:rStyle w:val="a9"/>
            </w:rPr>
            <w:t>00</w:t>
          </w:r>
          <w:r w:rsidR="00180C4A">
            <w:rPr>
              <w:rStyle w:val="a9"/>
              <w:rFonts w:hint="eastAsia"/>
            </w:rPr>
            <w:t>일</w:t>
          </w:r>
        </w:sdtContent>
      </w:sdt>
    </w:p>
    <w:p w:rsidR="00180C4A" w:rsidRPr="00180C4A" w:rsidRDefault="00D12E5D" w:rsidP="00D9756B">
      <w:pPr>
        <w:ind w:right="864"/>
        <w:jc w:val="center"/>
        <w:rPr>
          <w:rFonts w:eastAsia="바탕"/>
          <w:b/>
          <w:szCs w:val="20"/>
        </w:rPr>
      </w:pPr>
      <w:sdt>
        <w:sdtPr>
          <w:rPr>
            <w:rFonts w:eastAsia="바탕" w:hint="eastAsia"/>
            <w:b/>
            <w:szCs w:val="20"/>
          </w:rPr>
          <w:id w:val="87753966"/>
          <w:lock w:val="sdtContentLocked"/>
          <w:placeholder>
            <w:docPart w:val="6E1C5C597875483599EEEF254F8F72AF"/>
          </w:placeholder>
          <w:showingPlcHdr/>
          <w:text/>
        </w:sdtPr>
        <w:sdtEndPr/>
        <w:sdtContent>
          <w:r w:rsidR="00180C4A" w:rsidRPr="00F8122A">
            <w:rPr>
              <w:rStyle w:val="a9"/>
              <w:rFonts w:hint="eastAsia"/>
            </w:rPr>
            <w:t>신청인</w:t>
          </w:r>
        </w:sdtContent>
      </w:sdt>
      <w:proofErr w:type="gramStart"/>
      <w:r w:rsidR="00D9756B">
        <w:rPr>
          <w:rFonts w:eastAsia="바탕"/>
          <w:b/>
          <w:szCs w:val="20"/>
        </w:rPr>
        <w:t xml:space="preserve">  </w:t>
      </w:r>
      <w:proofErr w:type="gramEnd"/>
      <w:sdt>
        <w:sdtPr>
          <w:rPr>
            <w:rStyle w:val="1f0"/>
          </w:rPr>
          <w:id w:val="1761180941"/>
          <w:placeholder>
            <w:docPart w:val="553196639D3940B2939F89464E9ED7AD"/>
          </w:placeholder>
          <w:temporary/>
          <w:showingPlcHdr/>
        </w:sdtPr>
        <w:sdtEndPr>
          <w:rPr>
            <w:rStyle w:val="a3"/>
            <w:rFonts w:eastAsia="바탕"/>
            <w:b/>
            <w:szCs w:val="20"/>
          </w:rPr>
        </w:sdtEndPr>
        <w:sdtContent>
          <w:r w:rsidR="00180C4A" w:rsidRPr="003A659A">
            <w:rPr>
              <w:rStyle w:val="a9"/>
              <w:rFonts w:hint="eastAsia"/>
              <w:b/>
              <w:color w:val="BFBFBF" w:themeColor="background1" w:themeShade="BF"/>
              <w:sz w:val="18"/>
              <w:szCs w:val="18"/>
            </w:rPr>
            <w:t>이</w:t>
          </w:r>
          <w:r w:rsidR="005642AF" w:rsidRPr="003A659A">
            <w:rPr>
              <w:rStyle w:val="a9"/>
              <w:rFonts w:hint="eastAsia"/>
              <w:b/>
              <w:color w:val="BFBFBF" w:themeColor="background1" w:themeShade="BF"/>
              <w:sz w:val="18"/>
              <w:szCs w:val="18"/>
            </w:rPr>
            <w:t>곳에 이름을 입력하세요</w:t>
          </w:r>
        </w:sdtContent>
      </w:sdt>
      <w:r w:rsidR="00D9756B">
        <w:rPr>
          <w:rFonts w:eastAsia="바탕"/>
          <w:b/>
          <w:szCs w:val="20"/>
        </w:rPr>
        <w:tab/>
      </w:r>
      <w:sdt>
        <w:sdtPr>
          <w:rPr>
            <w:rFonts w:eastAsia="바탕"/>
            <w:b/>
            <w:szCs w:val="20"/>
          </w:rPr>
          <w:id w:val="1501241530"/>
          <w:placeholder>
            <w:docPart w:val="B85A414F3EDE4D44A53EEEFD89F78B9C"/>
          </w:placeholder>
          <w:showingPlcHdr/>
        </w:sdtPr>
        <w:sdtEndPr/>
        <w:sdtContent>
          <w:r w:rsidR="009C7EF5">
            <w:rPr>
              <w:rStyle w:val="a9"/>
            </w:rPr>
            <w:t xml:space="preserve"> (</w:t>
          </w:r>
          <w:r w:rsidR="00F41E21">
            <w:rPr>
              <w:rStyle w:val="a9"/>
              <w:rFonts w:hint="eastAsia"/>
            </w:rPr>
            <w:t>서명</w:t>
          </w:r>
          <w:r w:rsidR="009C7EF5">
            <w:rPr>
              <w:rStyle w:val="a9"/>
              <w:rFonts w:hint="eastAsia"/>
            </w:rPr>
            <w:t>)</w:t>
          </w:r>
        </w:sdtContent>
      </w:sdt>
      <w:bookmarkStart w:id="0" w:name="_GoBack"/>
      <w:bookmarkEnd w:id="0"/>
    </w:p>
    <w:sectPr w:rsidR="00180C4A" w:rsidRPr="00180C4A" w:rsidSect="00564C07">
      <w:footerReference w:type="even" r:id="rId12"/>
      <w:footerReference w:type="default" r:id="rId13"/>
      <w:footerReference w:type="first" r:id="rId14"/>
      <w:pgSz w:w="11906" w:h="16838" w:code="9"/>
      <w:pgMar w:top="1134" w:right="1134" w:bottom="1134" w:left="1134" w:header="720" w:footer="96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E5D" w:rsidRDefault="00D12E5D">
      <w:r>
        <w:separator/>
      </w:r>
    </w:p>
    <w:p w:rsidR="00D12E5D" w:rsidRDefault="00D12E5D"/>
  </w:endnote>
  <w:endnote w:type="continuationSeparator" w:id="0">
    <w:p w:rsidR="00D12E5D" w:rsidRDefault="00D12E5D">
      <w:r>
        <w:continuationSeparator/>
      </w:r>
    </w:p>
    <w:p w:rsidR="00D12E5D" w:rsidRDefault="00D12E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206" w:rsidRDefault="007F4A62">
    <w:pPr>
      <w:framePr w:wrap="around" w:vAnchor="text" w:hAnchor="margin" w:xAlign="center" w:y="1"/>
    </w:pPr>
    <w:r>
      <w:rPr>
        <w:lang w:val="ko-KR" w:bidi="ko-KR"/>
      </w:rPr>
      <w:fldChar w:fldCharType="begin"/>
    </w:r>
    <w:r>
      <w:rPr>
        <w:lang w:val="ko-KR" w:bidi="ko-KR"/>
      </w:rPr>
      <w:instrText xml:space="preserve">PAGE  </w:instrText>
    </w:r>
    <w:r>
      <w:rPr>
        <w:lang w:val="ko-KR" w:bidi="ko-KR"/>
      </w:rPr>
      <w:fldChar w:fldCharType="separate"/>
    </w:r>
    <w:r w:rsidR="00E44206">
      <w:rPr>
        <w:lang w:val="ko-KR" w:bidi="ko-KR"/>
      </w:rPr>
      <w:t>0</w:t>
    </w:r>
    <w:r>
      <w:rPr>
        <w:lang w:val="ko-KR" w:bidi="ko-KR"/>
      </w:rPr>
      <w:fldChar w:fldCharType="end"/>
    </w:r>
  </w:p>
  <w:p w:rsidR="00E44206" w:rsidRDefault="00E44206"/>
  <w:p w:rsidR="007E57B1" w:rsidRDefault="007E57B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206" w:rsidRPr="00E766C0" w:rsidRDefault="00E44206">
    <w:r w:rsidRPr="00E766C0">
      <w:rPr>
        <w:rFonts w:hint="eastAsia"/>
        <w:lang w:val="ko-KR" w:bidi="ko-KR"/>
      </w:rPr>
      <w:sym w:font="Wingdings" w:char="F06C"/>
    </w:r>
    <w:r w:rsidRPr="00E766C0">
      <w:rPr>
        <w:rFonts w:hint="eastAsia"/>
        <w:lang w:val="ko-KR" w:bidi="ko-KR"/>
      </w:rPr>
      <w:t xml:space="preserve"> 페이지 </w:t>
    </w:r>
    <w:r w:rsidR="007F4A62" w:rsidRPr="00E766C0">
      <w:rPr>
        <w:rFonts w:hint="eastAsia"/>
        <w:lang w:val="ko-KR" w:bidi="ko-KR"/>
      </w:rPr>
      <w:fldChar w:fldCharType="begin"/>
    </w:r>
    <w:r w:rsidR="007F4A62" w:rsidRPr="00E766C0">
      <w:rPr>
        <w:rFonts w:hint="eastAsia"/>
        <w:lang w:val="ko-KR" w:bidi="ko-KR"/>
      </w:rPr>
      <w:instrText xml:space="preserve"> PAGE \* Arabic \* MERGEFORMAT </w:instrText>
    </w:r>
    <w:r w:rsidR="007F4A62" w:rsidRPr="00E766C0">
      <w:rPr>
        <w:rFonts w:hint="eastAsia"/>
        <w:lang w:val="ko-KR" w:bidi="ko-KR"/>
      </w:rPr>
      <w:fldChar w:fldCharType="separate"/>
    </w:r>
    <w:r w:rsidR="00981A6F">
      <w:rPr>
        <w:noProof/>
        <w:lang w:val="ko-KR" w:bidi="ko-KR"/>
      </w:rPr>
      <w:t>2</w:t>
    </w:r>
    <w:r w:rsidR="007F4A62" w:rsidRPr="00E766C0">
      <w:rPr>
        <w:rFonts w:hint="eastAsia"/>
        <w:noProof/>
        <w:lang w:val="ko-KR" w:bidi="ko-K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C07" w:rsidRDefault="00564C07" w:rsidP="00564C07">
    <w:pPr>
      <w:pStyle w:val="af"/>
      <w:jc w:val="center"/>
    </w:pPr>
    <w:r>
      <w:rPr>
        <w:noProof/>
      </w:rPr>
      <w:drawing>
        <wp:inline distT="0" distB="0" distL="0" distR="0" wp14:anchorId="4A390FE4" wp14:editId="0A2378A5">
          <wp:extent cx="1369168" cy="493059"/>
          <wp:effectExtent l="0" t="0" r="254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00 CLASSICS_텍스트 로고_컬러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443" cy="562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E5D" w:rsidRDefault="00D12E5D">
      <w:r>
        <w:separator/>
      </w:r>
    </w:p>
    <w:p w:rsidR="00D12E5D" w:rsidRDefault="00D12E5D"/>
  </w:footnote>
  <w:footnote w:type="continuationSeparator" w:id="0">
    <w:p w:rsidR="00D12E5D" w:rsidRDefault="00D12E5D">
      <w:r>
        <w:continuationSeparator/>
      </w:r>
    </w:p>
    <w:p w:rsidR="00D12E5D" w:rsidRDefault="00D12E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BE66290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D0E011C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6FE2224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E7440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E3650D8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7AB0B2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A60652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7E2DB8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86CC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32EA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8B363B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맑은 고딕" w:eastAsia="맑은 고딕" w:hAnsi="맑은 고딕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7285E6B"/>
    <w:multiLevelType w:val="multilevel"/>
    <w:tmpl w:val="04090023"/>
    <w:styleLink w:val="a1"/>
    <w:lvl w:ilvl="0">
      <w:start w:val="1"/>
      <w:numFmt w:val="upperRoman"/>
      <w:lvlText w:val="文章 %1."/>
      <w:lvlJc w:val="left"/>
      <w:pPr>
        <w:ind w:left="0" w:firstLine="0"/>
      </w:pPr>
      <w:rPr>
        <w:rFonts w:ascii="맑은 고딕" w:eastAsia="맑은 고딕" w:hAnsi="맑은 고딕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2CE57D9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맑은 고딕" w:eastAsia="맑은 고딕" w:hAnsi="맑은 고딕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1A23403"/>
    <w:multiLevelType w:val="hybridMultilevel"/>
    <w:tmpl w:val="0F94202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228"/>
    <w:rsid w:val="000058B9"/>
    <w:rsid w:val="0001248B"/>
    <w:rsid w:val="00074D3C"/>
    <w:rsid w:val="00081AD4"/>
    <w:rsid w:val="00083D98"/>
    <w:rsid w:val="000B6394"/>
    <w:rsid w:val="000C5BA3"/>
    <w:rsid w:val="000D10AF"/>
    <w:rsid w:val="00141487"/>
    <w:rsid w:val="00141D8C"/>
    <w:rsid w:val="00145B76"/>
    <w:rsid w:val="00180C4A"/>
    <w:rsid w:val="001A1E35"/>
    <w:rsid w:val="001E09FD"/>
    <w:rsid w:val="00200E05"/>
    <w:rsid w:val="00201252"/>
    <w:rsid w:val="00251827"/>
    <w:rsid w:val="002C5B8C"/>
    <w:rsid w:val="002F349A"/>
    <w:rsid w:val="00327CAA"/>
    <w:rsid w:val="00336AF4"/>
    <w:rsid w:val="00345A56"/>
    <w:rsid w:val="00357FB3"/>
    <w:rsid w:val="00371BFD"/>
    <w:rsid w:val="003A659A"/>
    <w:rsid w:val="003B63BD"/>
    <w:rsid w:val="00404D5E"/>
    <w:rsid w:val="00451E1D"/>
    <w:rsid w:val="0045632C"/>
    <w:rsid w:val="00461228"/>
    <w:rsid w:val="004B3692"/>
    <w:rsid w:val="005642AF"/>
    <w:rsid w:val="00564C07"/>
    <w:rsid w:val="005A101B"/>
    <w:rsid w:val="005B670E"/>
    <w:rsid w:val="005E3096"/>
    <w:rsid w:val="0061337A"/>
    <w:rsid w:val="00636569"/>
    <w:rsid w:val="00637B65"/>
    <w:rsid w:val="0065130F"/>
    <w:rsid w:val="00694585"/>
    <w:rsid w:val="006D1A4B"/>
    <w:rsid w:val="006D2B8E"/>
    <w:rsid w:val="0077220D"/>
    <w:rsid w:val="007D4CAF"/>
    <w:rsid w:val="007D5D07"/>
    <w:rsid w:val="007E57B1"/>
    <w:rsid w:val="007E7754"/>
    <w:rsid w:val="007F4A62"/>
    <w:rsid w:val="00807819"/>
    <w:rsid w:val="008107F1"/>
    <w:rsid w:val="008409BE"/>
    <w:rsid w:val="00853D9B"/>
    <w:rsid w:val="00857B57"/>
    <w:rsid w:val="0086064F"/>
    <w:rsid w:val="00862843"/>
    <w:rsid w:val="0088324E"/>
    <w:rsid w:val="00884A30"/>
    <w:rsid w:val="00897B6C"/>
    <w:rsid w:val="008B01A8"/>
    <w:rsid w:val="008B2B55"/>
    <w:rsid w:val="008B795A"/>
    <w:rsid w:val="008C58A2"/>
    <w:rsid w:val="00906BD3"/>
    <w:rsid w:val="00911657"/>
    <w:rsid w:val="00914815"/>
    <w:rsid w:val="00922C8C"/>
    <w:rsid w:val="00926038"/>
    <w:rsid w:val="00941041"/>
    <w:rsid w:val="00981A6F"/>
    <w:rsid w:val="009A5088"/>
    <w:rsid w:val="009B1CAE"/>
    <w:rsid w:val="009B70F3"/>
    <w:rsid w:val="009C6745"/>
    <w:rsid w:val="009C7EF5"/>
    <w:rsid w:val="009D4E0A"/>
    <w:rsid w:val="009E43B9"/>
    <w:rsid w:val="00A55EE2"/>
    <w:rsid w:val="00A726F2"/>
    <w:rsid w:val="00A82ACA"/>
    <w:rsid w:val="00AF0599"/>
    <w:rsid w:val="00B43561"/>
    <w:rsid w:val="00B47C4B"/>
    <w:rsid w:val="00B54532"/>
    <w:rsid w:val="00B626D9"/>
    <w:rsid w:val="00B9578D"/>
    <w:rsid w:val="00BB60D8"/>
    <w:rsid w:val="00C07307"/>
    <w:rsid w:val="00C148B0"/>
    <w:rsid w:val="00C16622"/>
    <w:rsid w:val="00C4066A"/>
    <w:rsid w:val="00C72AEB"/>
    <w:rsid w:val="00C756FA"/>
    <w:rsid w:val="00C847C4"/>
    <w:rsid w:val="00CB5832"/>
    <w:rsid w:val="00CF147F"/>
    <w:rsid w:val="00D12E5D"/>
    <w:rsid w:val="00D42611"/>
    <w:rsid w:val="00D444A5"/>
    <w:rsid w:val="00D45C92"/>
    <w:rsid w:val="00D62DCB"/>
    <w:rsid w:val="00D7342E"/>
    <w:rsid w:val="00D82AB1"/>
    <w:rsid w:val="00D8418D"/>
    <w:rsid w:val="00D9756B"/>
    <w:rsid w:val="00DA1922"/>
    <w:rsid w:val="00DD5039"/>
    <w:rsid w:val="00DE5F8F"/>
    <w:rsid w:val="00E44206"/>
    <w:rsid w:val="00E51BD1"/>
    <w:rsid w:val="00E523FD"/>
    <w:rsid w:val="00E62044"/>
    <w:rsid w:val="00E740CB"/>
    <w:rsid w:val="00E766C0"/>
    <w:rsid w:val="00E80B14"/>
    <w:rsid w:val="00EF3FE9"/>
    <w:rsid w:val="00F10854"/>
    <w:rsid w:val="00F41E21"/>
    <w:rsid w:val="00F43684"/>
    <w:rsid w:val="00F8122A"/>
    <w:rsid w:val="00FB538B"/>
    <w:rsid w:val="00FC005D"/>
    <w:rsid w:val="00FD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B7FB0A"/>
  <w15:docId w15:val="{6D9271B1-2F30-43A1-9B28-BA2B56FD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바탕" w:hAnsiTheme="minorHAnsi" w:cs="Times New Roman"/>
        <w:sz w:val="22"/>
        <w:szCs w:val="22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4" w:qFormat="1"/>
    <w:lsdException w:name="heading 2" w:semiHidden="1" w:uiPriority="4" w:unhideWhenUsed="1"/>
    <w:lsdException w:name="heading 3" w:semiHidden="1" w:uiPriority="4" w:unhideWhenUsed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7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766C0"/>
    <w:rPr>
      <w:rFonts w:ascii="맑은 고딕" w:eastAsia="맑은 고딕" w:hAnsi="맑은 고딕"/>
    </w:rPr>
  </w:style>
  <w:style w:type="paragraph" w:styleId="1">
    <w:name w:val="heading 1"/>
    <w:basedOn w:val="a2"/>
    <w:link w:val="1Char"/>
    <w:uiPriority w:val="4"/>
    <w:qFormat/>
    <w:rsid w:val="00E766C0"/>
    <w:pPr>
      <w:outlineLvl w:val="0"/>
    </w:pPr>
    <w:rPr>
      <w:b/>
    </w:rPr>
  </w:style>
  <w:style w:type="paragraph" w:styleId="21">
    <w:name w:val="heading 2"/>
    <w:basedOn w:val="a2"/>
    <w:next w:val="a2"/>
    <w:link w:val="2Char"/>
    <w:uiPriority w:val="4"/>
    <w:semiHidden/>
    <w:unhideWhenUsed/>
    <w:rsid w:val="00E766C0"/>
    <w:pPr>
      <w:keepNext/>
      <w:keepLines/>
      <w:spacing w:before="40"/>
      <w:outlineLvl w:val="1"/>
    </w:pPr>
    <w:rPr>
      <w:rFonts w:cstheme="majorBidi"/>
      <w:color w:val="365F91" w:themeColor="accent1" w:themeShade="BF"/>
      <w:sz w:val="26"/>
      <w:szCs w:val="26"/>
    </w:rPr>
  </w:style>
  <w:style w:type="paragraph" w:styleId="31">
    <w:name w:val="heading 3"/>
    <w:basedOn w:val="a2"/>
    <w:next w:val="a2"/>
    <w:link w:val="3Char"/>
    <w:uiPriority w:val="4"/>
    <w:semiHidden/>
    <w:unhideWhenUsed/>
    <w:rsid w:val="00E766C0"/>
    <w:pPr>
      <w:keepNext/>
      <w:keepLines/>
      <w:spacing w:before="40"/>
      <w:outlineLvl w:val="2"/>
    </w:pPr>
    <w:rPr>
      <w:rFonts w:cstheme="majorBidi"/>
      <w:color w:val="243F60" w:themeColor="accent1" w:themeShade="7F"/>
      <w:sz w:val="24"/>
      <w:szCs w:val="24"/>
    </w:rPr>
  </w:style>
  <w:style w:type="paragraph" w:styleId="41">
    <w:name w:val="heading 4"/>
    <w:basedOn w:val="a2"/>
    <w:next w:val="a2"/>
    <w:link w:val="4Char"/>
    <w:uiPriority w:val="4"/>
    <w:semiHidden/>
    <w:unhideWhenUsed/>
    <w:qFormat/>
    <w:rsid w:val="00E766C0"/>
    <w:pPr>
      <w:keepNext/>
      <w:keepLines/>
      <w:spacing w:before="40"/>
      <w:outlineLvl w:val="3"/>
    </w:pPr>
    <w:rPr>
      <w:rFonts w:cstheme="majorBidi"/>
      <w:i/>
      <w:iCs/>
      <w:color w:val="365F91" w:themeColor="accent1" w:themeShade="BF"/>
    </w:rPr>
  </w:style>
  <w:style w:type="paragraph" w:styleId="51">
    <w:name w:val="heading 5"/>
    <w:basedOn w:val="a2"/>
    <w:next w:val="a2"/>
    <w:link w:val="5Char"/>
    <w:uiPriority w:val="4"/>
    <w:semiHidden/>
    <w:unhideWhenUsed/>
    <w:qFormat/>
    <w:rsid w:val="00E766C0"/>
    <w:pPr>
      <w:keepNext/>
      <w:keepLines/>
      <w:spacing w:before="40"/>
      <w:outlineLvl w:val="4"/>
    </w:pPr>
    <w:rPr>
      <w:rFonts w:cstheme="majorBidi"/>
      <w:color w:val="365F91" w:themeColor="accent1" w:themeShade="BF"/>
    </w:rPr>
  </w:style>
  <w:style w:type="paragraph" w:styleId="6">
    <w:name w:val="heading 6"/>
    <w:basedOn w:val="a2"/>
    <w:next w:val="a2"/>
    <w:link w:val="6Char"/>
    <w:uiPriority w:val="4"/>
    <w:semiHidden/>
    <w:unhideWhenUsed/>
    <w:qFormat/>
    <w:rsid w:val="00E766C0"/>
    <w:pPr>
      <w:keepNext/>
      <w:keepLines/>
      <w:spacing w:before="40"/>
      <w:outlineLvl w:val="5"/>
    </w:pPr>
    <w:rPr>
      <w:rFonts w:cstheme="majorBidi"/>
      <w:color w:val="243F60" w:themeColor="accent1" w:themeShade="7F"/>
    </w:rPr>
  </w:style>
  <w:style w:type="paragraph" w:styleId="7">
    <w:name w:val="heading 7"/>
    <w:basedOn w:val="a2"/>
    <w:next w:val="a2"/>
    <w:link w:val="7Char"/>
    <w:uiPriority w:val="4"/>
    <w:semiHidden/>
    <w:unhideWhenUsed/>
    <w:qFormat/>
    <w:rsid w:val="00E766C0"/>
    <w:pPr>
      <w:keepNext/>
      <w:keepLines/>
      <w:spacing w:before="40"/>
      <w:outlineLvl w:val="6"/>
    </w:pPr>
    <w:rPr>
      <w:rFonts w:cstheme="majorBidi"/>
      <w:i/>
      <w:iCs/>
      <w:color w:val="243F60" w:themeColor="accent1" w:themeShade="7F"/>
    </w:rPr>
  </w:style>
  <w:style w:type="paragraph" w:styleId="8">
    <w:name w:val="heading 8"/>
    <w:basedOn w:val="a2"/>
    <w:next w:val="a2"/>
    <w:link w:val="8Char"/>
    <w:uiPriority w:val="4"/>
    <w:semiHidden/>
    <w:unhideWhenUsed/>
    <w:qFormat/>
    <w:rsid w:val="00E766C0"/>
    <w:pPr>
      <w:keepNext/>
      <w:keepLines/>
      <w:spacing w:before="40"/>
      <w:outlineLvl w:val="7"/>
    </w:pPr>
    <w:rPr>
      <w:rFonts w:cstheme="majorBidi"/>
      <w:color w:val="272727" w:themeColor="text1" w:themeTint="D8"/>
      <w:szCs w:val="21"/>
    </w:rPr>
  </w:style>
  <w:style w:type="paragraph" w:styleId="9">
    <w:name w:val="heading 9"/>
    <w:basedOn w:val="a2"/>
    <w:next w:val="a2"/>
    <w:link w:val="9Char"/>
    <w:uiPriority w:val="4"/>
    <w:semiHidden/>
    <w:unhideWhenUsed/>
    <w:qFormat/>
    <w:rsid w:val="00E766C0"/>
    <w:pPr>
      <w:keepNext/>
      <w:keepLines/>
      <w:spacing w:before="40"/>
      <w:outlineLvl w:val="8"/>
    </w:pPr>
    <w:rPr>
      <w:rFonts w:cstheme="majorBidi"/>
      <w:i/>
      <w:iCs/>
      <w:color w:val="272727" w:themeColor="text1" w:themeTint="D8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2"/>
    <w:link w:val="Char"/>
    <w:uiPriority w:val="7"/>
    <w:unhideWhenUsed/>
    <w:qFormat/>
    <w:rsid w:val="00E766C0"/>
    <w:pPr>
      <w:spacing w:after="220" w:line="180" w:lineRule="atLeast"/>
      <w:ind w:left="720"/>
      <w:jc w:val="both"/>
    </w:pPr>
  </w:style>
  <w:style w:type="paragraph" w:customStyle="1" w:styleId="a7">
    <w:name w:val="회사 이름"/>
    <w:basedOn w:val="a2"/>
    <w:uiPriority w:val="2"/>
    <w:unhideWhenUsed/>
    <w:qFormat/>
    <w:rsid w:val="00941041"/>
    <w:pPr>
      <w:keepLines/>
      <w:spacing w:line="320" w:lineRule="exact"/>
      <w:jc w:val="center"/>
    </w:pPr>
    <w:rPr>
      <w:b/>
      <w:color w:val="FFFFFF" w:themeColor="background1"/>
      <w:spacing w:val="-15"/>
      <w:sz w:val="32"/>
      <w:szCs w:val="32"/>
    </w:rPr>
  </w:style>
  <w:style w:type="paragraph" w:styleId="a8">
    <w:name w:val="Balloon Text"/>
    <w:basedOn w:val="a2"/>
    <w:link w:val="Char0"/>
    <w:semiHidden/>
    <w:unhideWhenUsed/>
    <w:rsid w:val="00E766C0"/>
    <w:rPr>
      <w:rFonts w:cs="Tahoma"/>
      <w:szCs w:val="16"/>
    </w:rPr>
  </w:style>
  <w:style w:type="character" w:customStyle="1" w:styleId="Char0">
    <w:name w:val="풍선 도움말 텍스트 Char"/>
    <w:basedOn w:val="a3"/>
    <w:link w:val="a8"/>
    <w:semiHidden/>
    <w:rsid w:val="00E766C0"/>
    <w:rPr>
      <w:rFonts w:ascii="맑은 고딕" w:eastAsia="맑은 고딕" w:hAnsi="맑은 고딕" w:cs="Tahoma"/>
      <w:szCs w:val="16"/>
    </w:rPr>
  </w:style>
  <w:style w:type="character" w:styleId="a9">
    <w:name w:val="Placeholder Text"/>
    <w:basedOn w:val="a3"/>
    <w:uiPriority w:val="99"/>
    <w:semiHidden/>
    <w:rsid w:val="00E766C0"/>
    <w:rPr>
      <w:rFonts w:ascii="맑은 고딕" w:eastAsia="맑은 고딕" w:hAnsi="맑은 고딕"/>
      <w:color w:val="595959" w:themeColor="text1" w:themeTint="A6"/>
    </w:rPr>
  </w:style>
  <w:style w:type="paragraph" w:customStyle="1" w:styleId="aa">
    <w:name w:val="회사 정보"/>
    <w:basedOn w:val="a2"/>
    <w:uiPriority w:val="1"/>
    <w:unhideWhenUsed/>
    <w:qFormat/>
    <w:rsid w:val="00E766C0"/>
    <w:pPr>
      <w:keepLines/>
      <w:spacing w:line="200" w:lineRule="atLeast"/>
    </w:pPr>
    <w:rPr>
      <w:spacing w:val="-2"/>
    </w:rPr>
  </w:style>
  <w:style w:type="character" w:customStyle="1" w:styleId="1Char">
    <w:name w:val="제목 1 Char"/>
    <w:basedOn w:val="a3"/>
    <w:link w:val="1"/>
    <w:uiPriority w:val="4"/>
    <w:rsid w:val="00E766C0"/>
    <w:rPr>
      <w:rFonts w:ascii="맑은 고딕" w:eastAsia="맑은 고딕" w:hAnsi="맑은 고딕"/>
      <w:b/>
    </w:rPr>
  </w:style>
  <w:style w:type="paragraph" w:styleId="ab">
    <w:name w:val="Title"/>
    <w:basedOn w:val="a2"/>
    <w:next w:val="a2"/>
    <w:link w:val="Char1"/>
    <w:uiPriority w:val="3"/>
    <w:qFormat/>
    <w:rsid w:val="00E766C0"/>
    <w:pPr>
      <w:spacing w:before="400" w:after="120"/>
    </w:pPr>
    <w:rPr>
      <w:b/>
      <w:sz w:val="108"/>
    </w:rPr>
  </w:style>
  <w:style w:type="character" w:customStyle="1" w:styleId="Char">
    <w:name w:val="본문 Char"/>
    <w:basedOn w:val="a3"/>
    <w:link w:val="a6"/>
    <w:uiPriority w:val="7"/>
    <w:rsid w:val="00E766C0"/>
    <w:rPr>
      <w:rFonts w:ascii="맑은 고딕" w:eastAsia="맑은 고딕" w:hAnsi="맑은 고딕"/>
    </w:rPr>
  </w:style>
  <w:style w:type="character" w:customStyle="1" w:styleId="Char1">
    <w:name w:val="제목 Char"/>
    <w:basedOn w:val="a3"/>
    <w:link w:val="ab"/>
    <w:uiPriority w:val="3"/>
    <w:rsid w:val="00E766C0"/>
    <w:rPr>
      <w:rFonts w:ascii="맑은 고딕" w:eastAsia="맑은 고딕" w:hAnsi="맑은 고딕"/>
      <w:b/>
      <w:sz w:val="108"/>
    </w:rPr>
  </w:style>
  <w:style w:type="table" w:styleId="ac">
    <w:name w:val="Table Grid"/>
    <w:basedOn w:val="a4"/>
    <w:rsid w:val="00E76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메모"/>
    <w:basedOn w:val="a2"/>
    <w:link w:val="ae"/>
    <w:uiPriority w:val="6"/>
    <w:qFormat/>
    <w:rsid w:val="00E766C0"/>
    <w:pPr>
      <w:spacing w:before="220" w:after="220"/>
      <w:ind w:left="720"/>
      <w:jc w:val="both"/>
    </w:pPr>
  </w:style>
  <w:style w:type="character" w:customStyle="1" w:styleId="ae">
    <w:name w:val="메모 문자"/>
    <w:basedOn w:val="Char"/>
    <w:link w:val="ad"/>
    <w:uiPriority w:val="6"/>
    <w:rsid w:val="00E766C0"/>
    <w:rPr>
      <w:rFonts w:ascii="맑은 고딕" w:eastAsia="맑은 고딕" w:hAnsi="맑은 고딕"/>
    </w:rPr>
  </w:style>
  <w:style w:type="paragraph" w:styleId="af">
    <w:name w:val="footer"/>
    <w:basedOn w:val="a2"/>
    <w:link w:val="Char2"/>
    <w:uiPriority w:val="99"/>
    <w:unhideWhenUsed/>
    <w:rsid w:val="00E766C0"/>
  </w:style>
  <w:style w:type="character" w:customStyle="1" w:styleId="Char2">
    <w:name w:val="바닥글 Char"/>
    <w:basedOn w:val="a3"/>
    <w:link w:val="af"/>
    <w:uiPriority w:val="99"/>
    <w:rsid w:val="00E766C0"/>
    <w:rPr>
      <w:rFonts w:ascii="맑은 고딕" w:eastAsia="맑은 고딕" w:hAnsi="맑은 고딕"/>
    </w:rPr>
  </w:style>
  <w:style w:type="character" w:styleId="af0">
    <w:name w:val="Intense Emphasis"/>
    <w:basedOn w:val="a3"/>
    <w:uiPriority w:val="21"/>
    <w:semiHidden/>
    <w:unhideWhenUsed/>
    <w:qFormat/>
    <w:rsid w:val="00E766C0"/>
    <w:rPr>
      <w:rFonts w:ascii="맑은 고딕" w:eastAsia="맑은 고딕" w:hAnsi="맑은 고딕"/>
      <w:i/>
      <w:iCs/>
      <w:color w:val="365F91" w:themeColor="accent1" w:themeShade="BF"/>
    </w:rPr>
  </w:style>
  <w:style w:type="paragraph" w:styleId="af1">
    <w:name w:val="Intense Quote"/>
    <w:basedOn w:val="a2"/>
    <w:next w:val="a2"/>
    <w:link w:val="Char3"/>
    <w:uiPriority w:val="30"/>
    <w:semiHidden/>
    <w:unhideWhenUsed/>
    <w:qFormat/>
    <w:rsid w:val="00E766C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3">
    <w:name w:val="강한 인용 Char"/>
    <w:basedOn w:val="a3"/>
    <w:link w:val="af1"/>
    <w:uiPriority w:val="30"/>
    <w:semiHidden/>
    <w:rsid w:val="00E766C0"/>
    <w:rPr>
      <w:rFonts w:ascii="맑은 고딕" w:eastAsia="맑은 고딕" w:hAnsi="맑은 고딕"/>
      <w:i/>
      <w:iCs/>
      <w:color w:val="365F91" w:themeColor="accent1" w:themeShade="BF"/>
    </w:rPr>
  </w:style>
  <w:style w:type="character" w:styleId="af2">
    <w:name w:val="Intense Reference"/>
    <w:basedOn w:val="a3"/>
    <w:uiPriority w:val="32"/>
    <w:semiHidden/>
    <w:unhideWhenUsed/>
    <w:qFormat/>
    <w:rsid w:val="00E766C0"/>
    <w:rPr>
      <w:rFonts w:ascii="맑은 고딕" w:eastAsia="맑은 고딕" w:hAnsi="맑은 고딕"/>
      <w:b/>
      <w:bCs/>
      <w:caps w:val="0"/>
      <w:smallCaps/>
      <w:color w:val="365F91" w:themeColor="accent1" w:themeShade="BF"/>
      <w:spacing w:val="5"/>
    </w:rPr>
  </w:style>
  <w:style w:type="paragraph" w:styleId="af3">
    <w:name w:val="Bibliography"/>
    <w:basedOn w:val="a2"/>
    <w:next w:val="a2"/>
    <w:uiPriority w:val="37"/>
    <w:semiHidden/>
    <w:unhideWhenUsed/>
    <w:rsid w:val="00E766C0"/>
  </w:style>
  <w:style w:type="paragraph" w:styleId="af4">
    <w:name w:val="Block Text"/>
    <w:basedOn w:val="a2"/>
    <w:semiHidden/>
    <w:unhideWhenUsed/>
    <w:rsid w:val="00E766C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cstheme="minorBidi"/>
      <w:i/>
      <w:iCs/>
      <w:color w:val="365F91" w:themeColor="accent1" w:themeShade="BF"/>
    </w:rPr>
  </w:style>
  <w:style w:type="paragraph" w:styleId="22">
    <w:name w:val="Body Text 2"/>
    <w:basedOn w:val="a2"/>
    <w:link w:val="2Char0"/>
    <w:semiHidden/>
    <w:unhideWhenUsed/>
    <w:rsid w:val="00E766C0"/>
    <w:pPr>
      <w:spacing w:after="120" w:line="480" w:lineRule="auto"/>
    </w:pPr>
  </w:style>
  <w:style w:type="character" w:customStyle="1" w:styleId="2Char0">
    <w:name w:val="본문 2 Char"/>
    <w:basedOn w:val="a3"/>
    <w:link w:val="22"/>
    <w:semiHidden/>
    <w:rsid w:val="00E766C0"/>
    <w:rPr>
      <w:rFonts w:ascii="맑은 고딕" w:eastAsia="맑은 고딕" w:hAnsi="맑은 고딕"/>
    </w:rPr>
  </w:style>
  <w:style w:type="paragraph" w:styleId="32">
    <w:name w:val="Body Text 3"/>
    <w:basedOn w:val="a2"/>
    <w:link w:val="3Char0"/>
    <w:semiHidden/>
    <w:unhideWhenUsed/>
    <w:rsid w:val="00E766C0"/>
    <w:pPr>
      <w:spacing w:after="120"/>
    </w:pPr>
    <w:rPr>
      <w:szCs w:val="16"/>
    </w:rPr>
  </w:style>
  <w:style w:type="character" w:customStyle="1" w:styleId="3Char0">
    <w:name w:val="본문 3 Char"/>
    <w:basedOn w:val="a3"/>
    <w:link w:val="32"/>
    <w:semiHidden/>
    <w:rsid w:val="00E766C0"/>
    <w:rPr>
      <w:rFonts w:ascii="맑은 고딕" w:eastAsia="맑은 고딕" w:hAnsi="맑은 고딕"/>
      <w:szCs w:val="16"/>
    </w:rPr>
  </w:style>
  <w:style w:type="paragraph" w:styleId="af5">
    <w:name w:val="Body Text First Indent"/>
    <w:basedOn w:val="a6"/>
    <w:link w:val="Char4"/>
    <w:semiHidden/>
    <w:unhideWhenUsed/>
    <w:rsid w:val="00E766C0"/>
    <w:pPr>
      <w:spacing w:after="0" w:line="240" w:lineRule="auto"/>
      <w:ind w:left="0" w:firstLine="360"/>
      <w:jc w:val="left"/>
    </w:pPr>
  </w:style>
  <w:style w:type="character" w:customStyle="1" w:styleId="Char4">
    <w:name w:val="본문 첫 줄 들여쓰기 Char"/>
    <w:basedOn w:val="Char"/>
    <w:link w:val="af5"/>
    <w:semiHidden/>
    <w:rsid w:val="00E766C0"/>
    <w:rPr>
      <w:rFonts w:ascii="맑은 고딕" w:eastAsia="맑은 고딕" w:hAnsi="맑은 고딕"/>
    </w:rPr>
  </w:style>
  <w:style w:type="paragraph" w:styleId="af6">
    <w:name w:val="Body Text Indent"/>
    <w:basedOn w:val="a2"/>
    <w:link w:val="Char5"/>
    <w:semiHidden/>
    <w:unhideWhenUsed/>
    <w:rsid w:val="00E766C0"/>
    <w:pPr>
      <w:spacing w:after="120"/>
      <w:ind w:left="360"/>
    </w:pPr>
  </w:style>
  <w:style w:type="character" w:customStyle="1" w:styleId="Char5">
    <w:name w:val="본문 들여쓰기 Char"/>
    <w:basedOn w:val="a3"/>
    <w:link w:val="af6"/>
    <w:semiHidden/>
    <w:rsid w:val="00E766C0"/>
    <w:rPr>
      <w:rFonts w:ascii="맑은 고딕" w:eastAsia="맑은 고딕" w:hAnsi="맑은 고딕"/>
    </w:rPr>
  </w:style>
  <w:style w:type="paragraph" w:styleId="23">
    <w:name w:val="Body Text First Indent 2"/>
    <w:basedOn w:val="af6"/>
    <w:link w:val="2Char1"/>
    <w:semiHidden/>
    <w:unhideWhenUsed/>
    <w:rsid w:val="00E766C0"/>
    <w:pPr>
      <w:spacing w:after="0"/>
      <w:ind w:firstLine="360"/>
    </w:pPr>
  </w:style>
  <w:style w:type="character" w:customStyle="1" w:styleId="2Char1">
    <w:name w:val="본문 첫 줄 들여쓰기 2 Char"/>
    <w:basedOn w:val="Char5"/>
    <w:link w:val="23"/>
    <w:semiHidden/>
    <w:rsid w:val="00E766C0"/>
    <w:rPr>
      <w:rFonts w:ascii="맑은 고딕" w:eastAsia="맑은 고딕" w:hAnsi="맑은 고딕"/>
    </w:rPr>
  </w:style>
  <w:style w:type="paragraph" w:styleId="24">
    <w:name w:val="Body Text Indent 2"/>
    <w:basedOn w:val="a2"/>
    <w:link w:val="2Char2"/>
    <w:semiHidden/>
    <w:unhideWhenUsed/>
    <w:rsid w:val="00E766C0"/>
    <w:pPr>
      <w:spacing w:after="120" w:line="480" w:lineRule="auto"/>
      <w:ind w:left="360"/>
    </w:pPr>
  </w:style>
  <w:style w:type="character" w:customStyle="1" w:styleId="2Char2">
    <w:name w:val="본문 들여쓰기 2 Char"/>
    <w:basedOn w:val="a3"/>
    <w:link w:val="24"/>
    <w:semiHidden/>
    <w:rsid w:val="00E766C0"/>
    <w:rPr>
      <w:rFonts w:ascii="맑은 고딕" w:eastAsia="맑은 고딕" w:hAnsi="맑은 고딕"/>
    </w:rPr>
  </w:style>
  <w:style w:type="paragraph" w:styleId="33">
    <w:name w:val="Body Text Indent 3"/>
    <w:basedOn w:val="a2"/>
    <w:link w:val="3Char1"/>
    <w:semiHidden/>
    <w:unhideWhenUsed/>
    <w:rsid w:val="00E766C0"/>
    <w:pPr>
      <w:spacing w:after="120"/>
      <w:ind w:left="360"/>
    </w:pPr>
    <w:rPr>
      <w:szCs w:val="16"/>
    </w:rPr>
  </w:style>
  <w:style w:type="character" w:customStyle="1" w:styleId="3Char1">
    <w:name w:val="본문 들여쓰기 3 Char"/>
    <w:basedOn w:val="a3"/>
    <w:link w:val="33"/>
    <w:semiHidden/>
    <w:rsid w:val="00E766C0"/>
    <w:rPr>
      <w:rFonts w:ascii="맑은 고딕" w:eastAsia="맑은 고딕" w:hAnsi="맑은 고딕"/>
      <w:szCs w:val="16"/>
    </w:rPr>
  </w:style>
  <w:style w:type="character" w:styleId="af7">
    <w:name w:val="Book Title"/>
    <w:basedOn w:val="a3"/>
    <w:uiPriority w:val="33"/>
    <w:semiHidden/>
    <w:unhideWhenUsed/>
    <w:qFormat/>
    <w:rsid w:val="00E766C0"/>
    <w:rPr>
      <w:rFonts w:ascii="맑은 고딕" w:eastAsia="맑은 고딕" w:hAnsi="맑은 고딕"/>
      <w:b/>
      <w:bCs/>
      <w:i/>
      <w:iCs/>
      <w:spacing w:val="5"/>
    </w:rPr>
  </w:style>
  <w:style w:type="paragraph" w:styleId="af8">
    <w:name w:val="caption"/>
    <w:basedOn w:val="a2"/>
    <w:next w:val="a2"/>
    <w:semiHidden/>
    <w:unhideWhenUsed/>
    <w:qFormat/>
    <w:rsid w:val="00E766C0"/>
    <w:pPr>
      <w:spacing w:after="200"/>
    </w:pPr>
    <w:rPr>
      <w:i/>
      <w:iCs/>
      <w:color w:val="1F497D" w:themeColor="text2"/>
      <w:szCs w:val="18"/>
    </w:rPr>
  </w:style>
  <w:style w:type="paragraph" w:styleId="af9">
    <w:name w:val="Closing"/>
    <w:basedOn w:val="a2"/>
    <w:link w:val="Char6"/>
    <w:semiHidden/>
    <w:unhideWhenUsed/>
    <w:rsid w:val="00E766C0"/>
    <w:pPr>
      <w:ind w:left="4320"/>
    </w:pPr>
  </w:style>
  <w:style w:type="character" w:customStyle="1" w:styleId="Char6">
    <w:name w:val="맺음말 Char"/>
    <w:basedOn w:val="a3"/>
    <w:link w:val="af9"/>
    <w:semiHidden/>
    <w:rsid w:val="00E766C0"/>
    <w:rPr>
      <w:rFonts w:ascii="맑은 고딕" w:eastAsia="맑은 고딕" w:hAnsi="맑은 고딕"/>
    </w:rPr>
  </w:style>
  <w:style w:type="table" w:styleId="afa">
    <w:name w:val="Colorful Grid"/>
    <w:basedOn w:val="a4"/>
    <w:uiPriority w:val="73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b">
    <w:name w:val="Colorful List"/>
    <w:basedOn w:val="a4"/>
    <w:uiPriority w:val="72"/>
    <w:semiHidden/>
    <w:unhideWhenUsed/>
    <w:rsid w:val="00E766C0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E766C0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E766C0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E766C0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E766C0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E766C0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E766C0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c">
    <w:name w:val="Colorful Shading"/>
    <w:basedOn w:val="a4"/>
    <w:uiPriority w:val="71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d">
    <w:name w:val="annotation reference"/>
    <w:basedOn w:val="a3"/>
    <w:semiHidden/>
    <w:unhideWhenUsed/>
    <w:rsid w:val="00E766C0"/>
    <w:rPr>
      <w:rFonts w:ascii="맑은 고딕" w:eastAsia="맑은 고딕" w:hAnsi="맑은 고딕"/>
      <w:sz w:val="22"/>
      <w:szCs w:val="16"/>
    </w:rPr>
  </w:style>
  <w:style w:type="paragraph" w:styleId="afe">
    <w:name w:val="annotation text"/>
    <w:basedOn w:val="a2"/>
    <w:link w:val="Char7"/>
    <w:semiHidden/>
    <w:unhideWhenUsed/>
    <w:rsid w:val="00E766C0"/>
    <w:rPr>
      <w:szCs w:val="20"/>
    </w:rPr>
  </w:style>
  <w:style w:type="character" w:customStyle="1" w:styleId="Char7">
    <w:name w:val="메모 텍스트 Char"/>
    <w:basedOn w:val="a3"/>
    <w:link w:val="afe"/>
    <w:semiHidden/>
    <w:rsid w:val="00E766C0"/>
    <w:rPr>
      <w:rFonts w:ascii="맑은 고딕" w:eastAsia="맑은 고딕" w:hAnsi="맑은 고딕"/>
      <w:szCs w:val="20"/>
    </w:rPr>
  </w:style>
  <w:style w:type="paragraph" w:styleId="aff">
    <w:name w:val="annotation subject"/>
    <w:basedOn w:val="afe"/>
    <w:next w:val="afe"/>
    <w:link w:val="Char8"/>
    <w:semiHidden/>
    <w:unhideWhenUsed/>
    <w:rsid w:val="00E766C0"/>
    <w:rPr>
      <w:b/>
      <w:bCs/>
    </w:rPr>
  </w:style>
  <w:style w:type="character" w:customStyle="1" w:styleId="Char8">
    <w:name w:val="메모 주제 Char"/>
    <w:basedOn w:val="Char7"/>
    <w:link w:val="aff"/>
    <w:semiHidden/>
    <w:rsid w:val="00E766C0"/>
    <w:rPr>
      <w:rFonts w:ascii="맑은 고딕" w:eastAsia="맑은 고딕" w:hAnsi="맑은 고딕"/>
      <w:b/>
      <w:bCs/>
      <w:szCs w:val="20"/>
    </w:rPr>
  </w:style>
  <w:style w:type="table" w:styleId="aff0">
    <w:name w:val="Dark List"/>
    <w:basedOn w:val="a4"/>
    <w:uiPriority w:val="70"/>
    <w:semiHidden/>
    <w:unhideWhenUsed/>
    <w:rsid w:val="00E766C0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E766C0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E766C0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E766C0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E766C0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E766C0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E766C0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ff1">
    <w:name w:val="Date"/>
    <w:basedOn w:val="a2"/>
    <w:next w:val="a2"/>
    <w:link w:val="Char9"/>
    <w:semiHidden/>
    <w:unhideWhenUsed/>
    <w:rsid w:val="00E766C0"/>
  </w:style>
  <w:style w:type="character" w:customStyle="1" w:styleId="Char9">
    <w:name w:val="날짜 Char"/>
    <w:basedOn w:val="a3"/>
    <w:link w:val="aff1"/>
    <w:semiHidden/>
    <w:rsid w:val="00E766C0"/>
    <w:rPr>
      <w:rFonts w:ascii="맑은 고딕" w:eastAsia="맑은 고딕" w:hAnsi="맑은 고딕"/>
    </w:rPr>
  </w:style>
  <w:style w:type="paragraph" w:styleId="aff2">
    <w:name w:val="Document Map"/>
    <w:basedOn w:val="a2"/>
    <w:link w:val="Chara"/>
    <w:semiHidden/>
    <w:unhideWhenUsed/>
    <w:rsid w:val="00E766C0"/>
    <w:rPr>
      <w:rFonts w:cs="Segoe UI"/>
      <w:szCs w:val="16"/>
    </w:rPr>
  </w:style>
  <w:style w:type="character" w:customStyle="1" w:styleId="Chara">
    <w:name w:val="문서 구조 Char"/>
    <w:basedOn w:val="a3"/>
    <w:link w:val="aff2"/>
    <w:semiHidden/>
    <w:rsid w:val="00E766C0"/>
    <w:rPr>
      <w:rFonts w:ascii="맑은 고딕" w:eastAsia="맑은 고딕" w:hAnsi="맑은 고딕" w:cs="Segoe UI"/>
      <w:szCs w:val="16"/>
    </w:rPr>
  </w:style>
  <w:style w:type="paragraph" w:styleId="aff3">
    <w:name w:val="E-mail Signature"/>
    <w:basedOn w:val="a2"/>
    <w:link w:val="Charb"/>
    <w:semiHidden/>
    <w:unhideWhenUsed/>
    <w:rsid w:val="00E766C0"/>
  </w:style>
  <w:style w:type="character" w:customStyle="1" w:styleId="Charb">
    <w:name w:val="전자 메일 서명 Char"/>
    <w:basedOn w:val="a3"/>
    <w:link w:val="aff3"/>
    <w:semiHidden/>
    <w:rsid w:val="00E766C0"/>
    <w:rPr>
      <w:rFonts w:ascii="맑은 고딕" w:eastAsia="맑은 고딕" w:hAnsi="맑은 고딕"/>
    </w:rPr>
  </w:style>
  <w:style w:type="character" w:styleId="aff4">
    <w:name w:val="Emphasis"/>
    <w:basedOn w:val="a3"/>
    <w:semiHidden/>
    <w:unhideWhenUsed/>
    <w:qFormat/>
    <w:rsid w:val="00E766C0"/>
    <w:rPr>
      <w:rFonts w:ascii="맑은 고딕" w:eastAsia="맑은 고딕" w:hAnsi="맑은 고딕"/>
      <w:i/>
      <w:iCs/>
    </w:rPr>
  </w:style>
  <w:style w:type="character" w:styleId="aff5">
    <w:name w:val="endnote reference"/>
    <w:basedOn w:val="a3"/>
    <w:semiHidden/>
    <w:unhideWhenUsed/>
    <w:rsid w:val="00E766C0"/>
    <w:rPr>
      <w:rFonts w:ascii="맑은 고딕" w:eastAsia="맑은 고딕" w:hAnsi="맑은 고딕"/>
      <w:vertAlign w:val="superscript"/>
    </w:rPr>
  </w:style>
  <w:style w:type="paragraph" w:styleId="aff6">
    <w:name w:val="endnote text"/>
    <w:basedOn w:val="a2"/>
    <w:link w:val="Charc"/>
    <w:semiHidden/>
    <w:unhideWhenUsed/>
    <w:rsid w:val="00E766C0"/>
    <w:rPr>
      <w:szCs w:val="20"/>
    </w:rPr>
  </w:style>
  <w:style w:type="character" w:customStyle="1" w:styleId="Charc">
    <w:name w:val="미주 텍스트 Char"/>
    <w:basedOn w:val="a3"/>
    <w:link w:val="aff6"/>
    <w:semiHidden/>
    <w:rsid w:val="00E766C0"/>
    <w:rPr>
      <w:rFonts w:ascii="맑은 고딕" w:eastAsia="맑은 고딕" w:hAnsi="맑은 고딕"/>
      <w:szCs w:val="20"/>
    </w:rPr>
  </w:style>
  <w:style w:type="paragraph" w:styleId="aff7">
    <w:name w:val="envelope address"/>
    <w:basedOn w:val="a2"/>
    <w:semiHidden/>
    <w:unhideWhenUsed/>
    <w:rsid w:val="00E766C0"/>
    <w:pPr>
      <w:framePr w:w="7920" w:h="1980" w:hRule="exact" w:hSpace="180" w:wrap="auto" w:hAnchor="page" w:xAlign="center" w:yAlign="bottom"/>
      <w:ind w:left="2880"/>
    </w:pPr>
    <w:rPr>
      <w:rFonts w:cstheme="majorBidi"/>
      <w:sz w:val="24"/>
      <w:szCs w:val="24"/>
    </w:rPr>
  </w:style>
  <w:style w:type="paragraph" w:styleId="aff8">
    <w:name w:val="envelope return"/>
    <w:basedOn w:val="a2"/>
    <w:semiHidden/>
    <w:unhideWhenUsed/>
    <w:rsid w:val="00E766C0"/>
    <w:rPr>
      <w:rFonts w:cstheme="majorBidi"/>
      <w:szCs w:val="20"/>
    </w:rPr>
  </w:style>
  <w:style w:type="character" w:styleId="aff9">
    <w:name w:val="FollowedHyperlink"/>
    <w:basedOn w:val="a3"/>
    <w:semiHidden/>
    <w:unhideWhenUsed/>
    <w:rsid w:val="00E766C0"/>
    <w:rPr>
      <w:rFonts w:ascii="맑은 고딕" w:eastAsia="맑은 고딕" w:hAnsi="맑은 고딕"/>
      <w:color w:val="800080" w:themeColor="followedHyperlink"/>
      <w:u w:val="single"/>
    </w:rPr>
  </w:style>
  <w:style w:type="character" w:styleId="affa">
    <w:name w:val="footnote reference"/>
    <w:basedOn w:val="a3"/>
    <w:semiHidden/>
    <w:unhideWhenUsed/>
    <w:rsid w:val="00E766C0"/>
    <w:rPr>
      <w:rFonts w:ascii="맑은 고딕" w:eastAsia="맑은 고딕" w:hAnsi="맑은 고딕"/>
      <w:vertAlign w:val="superscript"/>
    </w:rPr>
  </w:style>
  <w:style w:type="paragraph" w:styleId="affb">
    <w:name w:val="footnote text"/>
    <w:basedOn w:val="a2"/>
    <w:link w:val="Chard"/>
    <w:semiHidden/>
    <w:unhideWhenUsed/>
    <w:rsid w:val="00E766C0"/>
    <w:rPr>
      <w:szCs w:val="20"/>
    </w:rPr>
  </w:style>
  <w:style w:type="character" w:customStyle="1" w:styleId="Chard">
    <w:name w:val="각주 텍스트 Char"/>
    <w:basedOn w:val="a3"/>
    <w:link w:val="affb"/>
    <w:semiHidden/>
    <w:rsid w:val="00E766C0"/>
    <w:rPr>
      <w:rFonts w:ascii="맑은 고딕" w:eastAsia="맑은 고딕" w:hAnsi="맑은 고딕"/>
      <w:szCs w:val="20"/>
    </w:rPr>
  </w:style>
  <w:style w:type="table" w:styleId="10">
    <w:name w:val="Grid Table 1 Light"/>
    <w:basedOn w:val="a4"/>
    <w:uiPriority w:val="46"/>
    <w:rsid w:val="00E766C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4"/>
    <w:uiPriority w:val="46"/>
    <w:rsid w:val="00E766C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4"/>
    <w:uiPriority w:val="46"/>
    <w:rsid w:val="00E766C0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4"/>
    <w:uiPriority w:val="46"/>
    <w:rsid w:val="00E766C0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 w:val="0"/>
        <w:bCs/>
        <w:i w:val="0"/>
      </w:rPr>
      <w:tblPr/>
      <w:tcPr>
        <w:tcBorders>
          <w:bottom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4"/>
    <w:uiPriority w:val="46"/>
    <w:rsid w:val="00E766C0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4"/>
    <w:uiPriority w:val="46"/>
    <w:rsid w:val="00E766C0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4"/>
    <w:uiPriority w:val="46"/>
    <w:rsid w:val="00E766C0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5">
    <w:name w:val="Grid Table 2"/>
    <w:basedOn w:val="a4"/>
    <w:uiPriority w:val="47"/>
    <w:rsid w:val="00E766C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4"/>
    <w:uiPriority w:val="47"/>
    <w:rsid w:val="00E766C0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Grid Table 2 Accent 2"/>
    <w:basedOn w:val="a4"/>
    <w:uiPriority w:val="47"/>
    <w:rsid w:val="00E766C0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Grid Table 2 Accent 3"/>
    <w:basedOn w:val="a4"/>
    <w:uiPriority w:val="47"/>
    <w:rsid w:val="00E766C0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Grid Table 2 Accent 4"/>
    <w:basedOn w:val="a4"/>
    <w:uiPriority w:val="47"/>
    <w:rsid w:val="00E766C0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4"/>
    <w:uiPriority w:val="47"/>
    <w:rsid w:val="00E766C0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4"/>
    <w:uiPriority w:val="47"/>
    <w:rsid w:val="00E766C0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4">
    <w:name w:val="Grid Table 3"/>
    <w:basedOn w:val="a4"/>
    <w:uiPriority w:val="48"/>
    <w:rsid w:val="00E766C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4"/>
    <w:uiPriority w:val="48"/>
    <w:rsid w:val="00E766C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4"/>
    <w:uiPriority w:val="48"/>
    <w:rsid w:val="00E766C0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4"/>
    <w:uiPriority w:val="48"/>
    <w:rsid w:val="00E766C0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4"/>
    <w:uiPriority w:val="48"/>
    <w:rsid w:val="00E766C0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4"/>
    <w:uiPriority w:val="48"/>
    <w:rsid w:val="00E766C0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4"/>
    <w:uiPriority w:val="48"/>
    <w:rsid w:val="00E766C0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2">
    <w:name w:val="Grid Table 4"/>
    <w:basedOn w:val="a4"/>
    <w:uiPriority w:val="49"/>
    <w:rsid w:val="00E766C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4"/>
    <w:uiPriority w:val="49"/>
    <w:rsid w:val="00E766C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4"/>
    <w:uiPriority w:val="49"/>
    <w:rsid w:val="00E766C0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4"/>
    <w:uiPriority w:val="49"/>
    <w:rsid w:val="00E766C0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4"/>
    <w:uiPriority w:val="49"/>
    <w:rsid w:val="00E766C0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4"/>
    <w:uiPriority w:val="49"/>
    <w:rsid w:val="00E766C0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4"/>
    <w:uiPriority w:val="49"/>
    <w:rsid w:val="00E766C0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2">
    <w:name w:val="Grid Table 5 Dark"/>
    <w:basedOn w:val="a4"/>
    <w:uiPriority w:val="50"/>
    <w:rsid w:val="00E766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4"/>
    <w:uiPriority w:val="50"/>
    <w:rsid w:val="00E766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4"/>
    <w:uiPriority w:val="50"/>
    <w:rsid w:val="00E766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4"/>
    <w:uiPriority w:val="50"/>
    <w:rsid w:val="00E766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4"/>
    <w:uiPriority w:val="50"/>
    <w:rsid w:val="00E766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4"/>
    <w:uiPriority w:val="50"/>
    <w:rsid w:val="00E766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4"/>
    <w:uiPriority w:val="50"/>
    <w:rsid w:val="00E766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0">
    <w:name w:val="Grid Table 6 Colorful"/>
    <w:basedOn w:val="a4"/>
    <w:uiPriority w:val="51"/>
    <w:rsid w:val="00E766C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4"/>
    <w:uiPriority w:val="51"/>
    <w:rsid w:val="00E766C0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">
    <w:name w:val="Grid Table 6 Colorful Accent 2"/>
    <w:basedOn w:val="a4"/>
    <w:uiPriority w:val="51"/>
    <w:rsid w:val="00E766C0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4"/>
    <w:uiPriority w:val="51"/>
    <w:rsid w:val="00E766C0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4"/>
    <w:uiPriority w:val="51"/>
    <w:rsid w:val="00E766C0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4"/>
    <w:uiPriority w:val="51"/>
    <w:rsid w:val="00E766C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4"/>
    <w:uiPriority w:val="51"/>
    <w:rsid w:val="00E766C0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0">
    <w:name w:val="Grid Table 7 Colorful"/>
    <w:basedOn w:val="a4"/>
    <w:uiPriority w:val="52"/>
    <w:rsid w:val="00E766C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4"/>
    <w:uiPriority w:val="52"/>
    <w:rsid w:val="00E766C0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4"/>
    <w:uiPriority w:val="52"/>
    <w:rsid w:val="00E766C0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4"/>
    <w:uiPriority w:val="52"/>
    <w:rsid w:val="00E766C0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4"/>
    <w:uiPriority w:val="52"/>
    <w:rsid w:val="00E766C0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4"/>
    <w:uiPriority w:val="52"/>
    <w:rsid w:val="00E766C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4"/>
    <w:uiPriority w:val="52"/>
    <w:rsid w:val="00E766C0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4Char">
    <w:name w:val="제목 4 Char"/>
    <w:basedOn w:val="a3"/>
    <w:link w:val="41"/>
    <w:uiPriority w:val="4"/>
    <w:semiHidden/>
    <w:rsid w:val="00E766C0"/>
    <w:rPr>
      <w:rFonts w:ascii="맑은 고딕" w:eastAsia="맑은 고딕" w:hAnsi="맑은 고딕" w:cstheme="majorBidi"/>
      <w:i/>
      <w:iCs/>
      <w:color w:val="365F91" w:themeColor="accent1" w:themeShade="BF"/>
    </w:rPr>
  </w:style>
  <w:style w:type="character" w:customStyle="1" w:styleId="5Char">
    <w:name w:val="제목 5 Char"/>
    <w:basedOn w:val="a3"/>
    <w:link w:val="51"/>
    <w:uiPriority w:val="4"/>
    <w:semiHidden/>
    <w:rsid w:val="00E766C0"/>
    <w:rPr>
      <w:rFonts w:ascii="맑은 고딕" w:eastAsia="맑은 고딕" w:hAnsi="맑은 고딕" w:cstheme="majorBidi"/>
      <w:color w:val="365F91" w:themeColor="accent1" w:themeShade="BF"/>
    </w:rPr>
  </w:style>
  <w:style w:type="character" w:customStyle="1" w:styleId="6Char">
    <w:name w:val="제목 6 Char"/>
    <w:basedOn w:val="a3"/>
    <w:link w:val="6"/>
    <w:uiPriority w:val="4"/>
    <w:semiHidden/>
    <w:rsid w:val="00E766C0"/>
    <w:rPr>
      <w:rFonts w:ascii="맑은 고딕" w:eastAsia="맑은 고딕" w:hAnsi="맑은 고딕" w:cstheme="majorBidi"/>
      <w:color w:val="243F60" w:themeColor="accent1" w:themeShade="7F"/>
    </w:rPr>
  </w:style>
  <w:style w:type="character" w:customStyle="1" w:styleId="7Char">
    <w:name w:val="제목 7 Char"/>
    <w:basedOn w:val="a3"/>
    <w:link w:val="7"/>
    <w:uiPriority w:val="4"/>
    <w:semiHidden/>
    <w:rsid w:val="00E766C0"/>
    <w:rPr>
      <w:rFonts w:ascii="맑은 고딕" w:eastAsia="맑은 고딕" w:hAnsi="맑은 고딕" w:cstheme="majorBidi"/>
      <w:i/>
      <w:iCs/>
      <w:color w:val="243F60" w:themeColor="accent1" w:themeShade="7F"/>
    </w:rPr>
  </w:style>
  <w:style w:type="character" w:customStyle="1" w:styleId="8Char">
    <w:name w:val="제목 8 Char"/>
    <w:basedOn w:val="a3"/>
    <w:link w:val="8"/>
    <w:uiPriority w:val="4"/>
    <w:semiHidden/>
    <w:rsid w:val="00E766C0"/>
    <w:rPr>
      <w:rFonts w:ascii="맑은 고딕" w:eastAsia="맑은 고딕" w:hAnsi="맑은 고딕" w:cstheme="majorBidi"/>
      <w:color w:val="272727" w:themeColor="text1" w:themeTint="D8"/>
      <w:szCs w:val="21"/>
    </w:rPr>
  </w:style>
  <w:style w:type="character" w:customStyle="1" w:styleId="9Char">
    <w:name w:val="제목 9 Char"/>
    <w:basedOn w:val="a3"/>
    <w:link w:val="9"/>
    <w:uiPriority w:val="4"/>
    <w:semiHidden/>
    <w:rsid w:val="00E766C0"/>
    <w:rPr>
      <w:rFonts w:ascii="맑은 고딕" w:eastAsia="맑은 고딕" w:hAnsi="맑은 고딕" w:cstheme="majorBidi"/>
      <w:i/>
      <w:iCs/>
      <w:color w:val="272727" w:themeColor="text1" w:themeTint="D8"/>
      <w:szCs w:val="21"/>
    </w:rPr>
  </w:style>
  <w:style w:type="character" w:styleId="HTML">
    <w:name w:val="HTML Acronym"/>
    <w:basedOn w:val="a3"/>
    <w:semiHidden/>
    <w:unhideWhenUsed/>
    <w:rsid w:val="00E766C0"/>
    <w:rPr>
      <w:rFonts w:ascii="맑은 고딕" w:eastAsia="맑은 고딕" w:hAnsi="맑은 고딕"/>
    </w:rPr>
  </w:style>
  <w:style w:type="paragraph" w:styleId="HTML0">
    <w:name w:val="HTML Address"/>
    <w:basedOn w:val="a2"/>
    <w:link w:val="HTMLChar"/>
    <w:semiHidden/>
    <w:unhideWhenUsed/>
    <w:rsid w:val="00E766C0"/>
    <w:rPr>
      <w:i/>
      <w:iCs/>
    </w:rPr>
  </w:style>
  <w:style w:type="character" w:customStyle="1" w:styleId="HTMLChar">
    <w:name w:val="HTML 주소 Char"/>
    <w:basedOn w:val="a3"/>
    <w:link w:val="HTML0"/>
    <w:semiHidden/>
    <w:rsid w:val="00E766C0"/>
    <w:rPr>
      <w:rFonts w:ascii="맑은 고딕" w:eastAsia="맑은 고딕" w:hAnsi="맑은 고딕"/>
      <w:i/>
      <w:iCs/>
    </w:rPr>
  </w:style>
  <w:style w:type="character" w:styleId="HTML1">
    <w:name w:val="HTML Cite"/>
    <w:basedOn w:val="a3"/>
    <w:semiHidden/>
    <w:unhideWhenUsed/>
    <w:rsid w:val="00E766C0"/>
    <w:rPr>
      <w:rFonts w:ascii="맑은 고딕" w:eastAsia="맑은 고딕" w:hAnsi="맑은 고딕"/>
      <w:i/>
      <w:iCs/>
    </w:rPr>
  </w:style>
  <w:style w:type="character" w:styleId="HTML2">
    <w:name w:val="HTML Code"/>
    <w:basedOn w:val="a3"/>
    <w:semiHidden/>
    <w:unhideWhenUsed/>
    <w:rsid w:val="00E766C0"/>
    <w:rPr>
      <w:rFonts w:ascii="맑은 고딕" w:eastAsia="맑은 고딕" w:hAnsi="맑은 고딕"/>
      <w:sz w:val="22"/>
      <w:szCs w:val="20"/>
    </w:rPr>
  </w:style>
  <w:style w:type="character" w:styleId="HTML3">
    <w:name w:val="HTML Definition"/>
    <w:basedOn w:val="a3"/>
    <w:semiHidden/>
    <w:unhideWhenUsed/>
    <w:rsid w:val="00E766C0"/>
    <w:rPr>
      <w:rFonts w:ascii="맑은 고딕" w:eastAsia="맑은 고딕" w:hAnsi="맑은 고딕"/>
      <w:i/>
      <w:iCs/>
    </w:rPr>
  </w:style>
  <w:style w:type="character" w:styleId="HTML4">
    <w:name w:val="HTML Keyboard"/>
    <w:basedOn w:val="a3"/>
    <w:semiHidden/>
    <w:unhideWhenUsed/>
    <w:rsid w:val="00E766C0"/>
    <w:rPr>
      <w:rFonts w:ascii="맑은 고딕" w:eastAsia="맑은 고딕" w:hAnsi="맑은 고딕"/>
      <w:sz w:val="22"/>
      <w:szCs w:val="20"/>
    </w:rPr>
  </w:style>
  <w:style w:type="paragraph" w:styleId="HTML5">
    <w:name w:val="HTML Preformatted"/>
    <w:basedOn w:val="a2"/>
    <w:link w:val="HTMLChar0"/>
    <w:semiHidden/>
    <w:unhideWhenUsed/>
    <w:rsid w:val="00E766C0"/>
    <w:rPr>
      <w:szCs w:val="20"/>
    </w:rPr>
  </w:style>
  <w:style w:type="character" w:customStyle="1" w:styleId="HTMLChar0">
    <w:name w:val="미리 서식이 지정된 HTML Char"/>
    <w:basedOn w:val="a3"/>
    <w:link w:val="HTML5"/>
    <w:semiHidden/>
    <w:rsid w:val="00E766C0"/>
    <w:rPr>
      <w:rFonts w:ascii="맑은 고딕" w:eastAsia="맑은 고딕" w:hAnsi="맑은 고딕"/>
      <w:szCs w:val="20"/>
    </w:rPr>
  </w:style>
  <w:style w:type="character" w:styleId="HTML6">
    <w:name w:val="HTML Sample"/>
    <w:basedOn w:val="a3"/>
    <w:semiHidden/>
    <w:unhideWhenUsed/>
    <w:rsid w:val="00E766C0"/>
    <w:rPr>
      <w:rFonts w:ascii="맑은 고딕" w:eastAsia="맑은 고딕" w:hAnsi="맑은 고딕"/>
      <w:sz w:val="24"/>
      <w:szCs w:val="24"/>
    </w:rPr>
  </w:style>
  <w:style w:type="character" w:styleId="HTML7">
    <w:name w:val="HTML Typewriter"/>
    <w:basedOn w:val="a3"/>
    <w:semiHidden/>
    <w:unhideWhenUsed/>
    <w:rsid w:val="00E766C0"/>
    <w:rPr>
      <w:rFonts w:ascii="맑은 고딕" w:eastAsia="맑은 고딕" w:hAnsi="맑은 고딕"/>
      <w:sz w:val="22"/>
      <w:szCs w:val="20"/>
    </w:rPr>
  </w:style>
  <w:style w:type="character" w:styleId="HTML8">
    <w:name w:val="HTML Variable"/>
    <w:basedOn w:val="a3"/>
    <w:semiHidden/>
    <w:unhideWhenUsed/>
    <w:rsid w:val="00E766C0"/>
    <w:rPr>
      <w:rFonts w:ascii="맑은 고딕" w:eastAsia="맑은 고딕" w:hAnsi="맑은 고딕"/>
      <w:i/>
      <w:iCs/>
    </w:rPr>
  </w:style>
  <w:style w:type="character" w:styleId="affc">
    <w:name w:val="Hyperlink"/>
    <w:basedOn w:val="a3"/>
    <w:semiHidden/>
    <w:unhideWhenUsed/>
    <w:rsid w:val="00E766C0"/>
    <w:rPr>
      <w:rFonts w:ascii="맑은 고딕" w:eastAsia="맑은 고딕" w:hAnsi="맑은 고딕"/>
      <w:color w:val="0000FF" w:themeColor="hyperlink"/>
      <w:u w:val="single"/>
    </w:rPr>
  </w:style>
  <w:style w:type="paragraph" w:styleId="11">
    <w:name w:val="index 1"/>
    <w:basedOn w:val="a2"/>
    <w:next w:val="a2"/>
    <w:autoRedefine/>
    <w:semiHidden/>
    <w:unhideWhenUsed/>
    <w:rsid w:val="00E766C0"/>
    <w:pPr>
      <w:ind w:left="220" w:hanging="220"/>
    </w:pPr>
  </w:style>
  <w:style w:type="paragraph" w:styleId="26">
    <w:name w:val="index 2"/>
    <w:basedOn w:val="a2"/>
    <w:next w:val="a2"/>
    <w:autoRedefine/>
    <w:semiHidden/>
    <w:unhideWhenUsed/>
    <w:rsid w:val="00E766C0"/>
    <w:pPr>
      <w:ind w:left="440" w:hanging="220"/>
    </w:pPr>
  </w:style>
  <w:style w:type="paragraph" w:styleId="35">
    <w:name w:val="index 3"/>
    <w:basedOn w:val="a2"/>
    <w:next w:val="a2"/>
    <w:autoRedefine/>
    <w:semiHidden/>
    <w:unhideWhenUsed/>
    <w:rsid w:val="00E766C0"/>
    <w:pPr>
      <w:ind w:left="660" w:hanging="220"/>
    </w:pPr>
  </w:style>
  <w:style w:type="paragraph" w:styleId="43">
    <w:name w:val="index 4"/>
    <w:basedOn w:val="a2"/>
    <w:next w:val="a2"/>
    <w:autoRedefine/>
    <w:semiHidden/>
    <w:unhideWhenUsed/>
    <w:rsid w:val="00E766C0"/>
    <w:pPr>
      <w:ind w:left="880" w:hanging="220"/>
    </w:pPr>
  </w:style>
  <w:style w:type="paragraph" w:styleId="53">
    <w:name w:val="index 5"/>
    <w:basedOn w:val="a2"/>
    <w:next w:val="a2"/>
    <w:autoRedefine/>
    <w:semiHidden/>
    <w:unhideWhenUsed/>
    <w:rsid w:val="00E766C0"/>
    <w:pPr>
      <w:ind w:left="1100" w:hanging="220"/>
    </w:pPr>
  </w:style>
  <w:style w:type="paragraph" w:styleId="61">
    <w:name w:val="index 6"/>
    <w:basedOn w:val="a2"/>
    <w:next w:val="a2"/>
    <w:autoRedefine/>
    <w:semiHidden/>
    <w:unhideWhenUsed/>
    <w:rsid w:val="00E766C0"/>
    <w:pPr>
      <w:ind w:left="1320" w:hanging="220"/>
    </w:pPr>
  </w:style>
  <w:style w:type="paragraph" w:styleId="71">
    <w:name w:val="index 7"/>
    <w:basedOn w:val="a2"/>
    <w:next w:val="a2"/>
    <w:autoRedefine/>
    <w:semiHidden/>
    <w:unhideWhenUsed/>
    <w:rsid w:val="00E766C0"/>
    <w:pPr>
      <w:ind w:left="1540" w:hanging="220"/>
    </w:pPr>
  </w:style>
  <w:style w:type="paragraph" w:styleId="80">
    <w:name w:val="index 8"/>
    <w:basedOn w:val="a2"/>
    <w:next w:val="a2"/>
    <w:autoRedefine/>
    <w:semiHidden/>
    <w:unhideWhenUsed/>
    <w:rsid w:val="00E766C0"/>
    <w:pPr>
      <w:ind w:left="1760" w:hanging="220"/>
    </w:pPr>
  </w:style>
  <w:style w:type="paragraph" w:styleId="90">
    <w:name w:val="index 9"/>
    <w:basedOn w:val="a2"/>
    <w:next w:val="a2"/>
    <w:autoRedefine/>
    <w:semiHidden/>
    <w:unhideWhenUsed/>
    <w:rsid w:val="00E766C0"/>
    <w:pPr>
      <w:ind w:left="1980" w:hanging="220"/>
    </w:pPr>
  </w:style>
  <w:style w:type="paragraph" w:styleId="affd">
    <w:name w:val="index heading"/>
    <w:basedOn w:val="a2"/>
    <w:next w:val="11"/>
    <w:semiHidden/>
    <w:unhideWhenUsed/>
    <w:rsid w:val="00E766C0"/>
    <w:rPr>
      <w:rFonts w:cstheme="majorBidi"/>
      <w:b/>
      <w:bCs/>
    </w:rPr>
  </w:style>
  <w:style w:type="table" w:styleId="affe">
    <w:name w:val="Light Grid"/>
    <w:basedOn w:val="a4"/>
    <w:uiPriority w:val="62"/>
    <w:semiHidden/>
    <w:unhideWhenUsed/>
    <w:rsid w:val="00E766C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E766C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E766C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E766C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E766C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E766C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E766C0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">
    <w:name w:val="Light List"/>
    <w:basedOn w:val="a4"/>
    <w:uiPriority w:val="61"/>
    <w:semiHidden/>
    <w:unhideWhenUsed/>
    <w:rsid w:val="00E766C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E766C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E766C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E766C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E766C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E766C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E766C0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0">
    <w:name w:val="Light Shading"/>
    <w:basedOn w:val="a4"/>
    <w:uiPriority w:val="60"/>
    <w:semiHidden/>
    <w:unhideWhenUsed/>
    <w:rsid w:val="00E766C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E766C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E766C0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E766C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E766C0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E766C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E766C0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afff1">
    <w:name w:val="line number"/>
    <w:basedOn w:val="a3"/>
    <w:semiHidden/>
    <w:unhideWhenUsed/>
    <w:rsid w:val="00E766C0"/>
    <w:rPr>
      <w:rFonts w:ascii="맑은 고딕" w:eastAsia="맑은 고딕" w:hAnsi="맑은 고딕"/>
    </w:rPr>
  </w:style>
  <w:style w:type="paragraph" w:styleId="afff2">
    <w:name w:val="List"/>
    <w:basedOn w:val="a2"/>
    <w:semiHidden/>
    <w:unhideWhenUsed/>
    <w:rsid w:val="00E766C0"/>
    <w:pPr>
      <w:ind w:left="360" w:hanging="360"/>
      <w:contextualSpacing/>
    </w:pPr>
  </w:style>
  <w:style w:type="paragraph" w:styleId="27">
    <w:name w:val="List 2"/>
    <w:basedOn w:val="a2"/>
    <w:semiHidden/>
    <w:unhideWhenUsed/>
    <w:rsid w:val="00E766C0"/>
    <w:pPr>
      <w:ind w:left="720" w:hanging="360"/>
      <w:contextualSpacing/>
    </w:pPr>
  </w:style>
  <w:style w:type="paragraph" w:styleId="36">
    <w:name w:val="List 3"/>
    <w:basedOn w:val="a2"/>
    <w:semiHidden/>
    <w:unhideWhenUsed/>
    <w:rsid w:val="00E766C0"/>
    <w:pPr>
      <w:ind w:left="1080" w:hanging="360"/>
      <w:contextualSpacing/>
    </w:pPr>
  </w:style>
  <w:style w:type="paragraph" w:styleId="44">
    <w:name w:val="List 4"/>
    <w:basedOn w:val="a2"/>
    <w:semiHidden/>
    <w:unhideWhenUsed/>
    <w:rsid w:val="00E766C0"/>
    <w:pPr>
      <w:ind w:left="1440" w:hanging="360"/>
      <w:contextualSpacing/>
    </w:pPr>
  </w:style>
  <w:style w:type="paragraph" w:styleId="54">
    <w:name w:val="List 5"/>
    <w:basedOn w:val="a2"/>
    <w:semiHidden/>
    <w:unhideWhenUsed/>
    <w:rsid w:val="00E766C0"/>
    <w:pPr>
      <w:ind w:left="1800" w:hanging="360"/>
      <w:contextualSpacing/>
    </w:pPr>
  </w:style>
  <w:style w:type="paragraph" w:styleId="a0">
    <w:name w:val="List Bullet"/>
    <w:basedOn w:val="a2"/>
    <w:semiHidden/>
    <w:unhideWhenUsed/>
    <w:rsid w:val="00E766C0"/>
    <w:pPr>
      <w:numPr>
        <w:numId w:val="1"/>
      </w:numPr>
      <w:contextualSpacing/>
    </w:pPr>
  </w:style>
  <w:style w:type="paragraph" w:styleId="20">
    <w:name w:val="List Bullet 2"/>
    <w:basedOn w:val="a2"/>
    <w:semiHidden/>
    <w:unhideWhenUsed/>
    <w:rsid w:val="00E766C0"/>
    <w:pPr>
      <w:numPr>
        <w:numId w:val="2"/>
      </w:numPr>
      <w:contextualSpacing/>
    </w:pPr>
  </w:style>
  <w:style w:type="paragraph" w:styleId="30">
    <w:name w:val="List Bullet 3"/>
    <w:basedOn w:val="a2"/>
    <w:semiHidden/>
    <w:unhideWhenUsed/>
    <w:rsid w:val="00E766C0"/>
    <w:pPr>
      <w:numPr>
        <w:numId w:val="3"/>
      </w:numPr>
      <w:contextualSpacing/>
    </w:pPr>
  </w:style>
  <w:style w:type="paragraph" w:styleId="40">
    <w:name w:val="List Bullet 4"/>
    <w:basedOn w:val="a2"/>
    <w:semiHidden/>
    <w:unhideWhenUsed/>
    <w:rsid w:val="00E766C0"/>
    <w:pPr>
      <w:numPr>
        <w:numId w:val="4"/>
      </w:numPr>
      <w:contextualSpacing/>
    </w:pPr>
  </w:style>
  <w:style w:type="paragraph" w:styleId="50">
    <w:name w:val="List Bullet 5"/>
    <w:basedOn w:val="a2"/>
    <w:semiHidden/>
    <w:unhideWhenUsed/>
    <w:rsid w:val="00E766C0"/>
    <w:pPr>
      <w:numPr>
        <w:numId w:val="5"/>
      </w:numPr>
      <w:contextualSpacing/>
    </w:pPr>
  </w:style>
  <w:style w:type="paragraph" w:styleId="afff3">
    <w:name w:val="List Continue"/>
    <w:basedOn w:val="a2"/>
    <w:semiHidden/>
    <w:unhideWhenUsed/>
    <w:rsid w:val="00E766C0"/>
    <w:pPr>
      <w:spacing w:after="120"/>
      <w:ind w:left="360"/>
      <w:contextualSpacing/>
    </w:pPr>
  </w:style>
  <w:style w:type="paragraph" w:styleId="28">
    <w:name w:val="List Continue 2"/>
    <w:basedOn w:val="a2"/>
    <w:semiHidden/>
    <w:unhideWhenUsed/>
    <w:rsid w:val="00E766C0"/>
    <w:pPr>
      <w:spacing w:after="120"/>
      <w:ind w:left="720"/>
      <w:contextualSpacing/>
    </w:pPr>
  </w:style>
  <w:style w:type="paragraph" w:styleId="37">
    <w:name w:val="List Continue 3"/>
    <w:basedOn w:val="a2"/>
    <w:semiHidden/>
    <w:unhideWhenUsed/>
    <w:rsid w:val="00E766C0"/>
    <w:pPr>
      <w:spacing w:after="120"/>
      <w:ind w:left="1080"/>
      <w:contextualSpacing/>
    </w:pPr>
  </w:style>
  <w:style w:type="paragraph" w:styleId="45">
    <w:name w:val="List Continue 4"/>
    <w:basedOn w:val="a2"/>
    <w:semiHidden/>
    <w:unhideWhenUsed/>
    <w:rsid w:val="00E766C0"/>
    <w:pPr>
      <w:spacing w:after="120"/>
      <w:ind w:left="1440"/>
      <w:contextualSpacing/>
    </w:pPr>
  </w:style>
  <w:style w:type="paragraph" w:styleId="55">
    <w:name w:val="List Continue 5"/>
    <w:basedOn w:val="a2"/>
    <w:semiHidden/>
    <w:unhideWhenUsed/>
    <w:rsid w:val="00E766C0"/>
    <w:pPr>
      <w:spacing w:after="120"/>
      <w:ind w:left="1800"/>
      <w:contextualSpacing/>
    </w:pPr>
  </w:style>
  <w:style w:type="paragraph" w:styleId="a">
    <w:name w:val="List Number"/>
    <w:basedOn w:val="a2"/>
    <w:semiHidden/>
    <w:unhideWhenUsed/>
    <w:rsid w:val="00E766C0"/>
    <w:pPr>
      <w:numPr>
        <w:numId w:val="6"/>
      </w:numPr>
      <w:contextualSpacing/>
    </w:pPr>
  </w:style>
  <w:style w:type="paragraph" w:styleId="2">
    <w:name w:val="List Number 2"/>
    <w:basedOn w:val="a2"/>
    <w:semiHidden/>
    <w:unhideWhenUsed/>
    <w:rsid w:val="00E766C0"/>
    <w:pPr>
      <w:numPr>
        <w:numId w:val="7"/>
      </w:numPr>
      <w:contextualSpacing/>
    </w:pPr>
  </w:style>
  <w:style w:type="paragraph" w:styleId="3">
    <w:name w:val="List Number 3"/>
    <w:basedOn w:val="a2"/>
    <w:semiHidden/>
    <w:unhideWhenUsed/>
    <w:rsid w:val="00E766C0"/>
    <w:pPr>
      <w:numPr>
        <w:numId w:val="8"/>
      </w:numPr>
      <w:contextualSpacing/>
    </w:pPr>
  </w:style>
  <w:style w:type="paragraph" w:styleId="4">
    <w:name w:val="List Number 4"/>
    <w:basedOn w:val="a2"/>
    <w:semiHidden/>
    <w:unhideWhenUsed/>
    <w:rsid w:val="00E766C0"/>
    <w:pPr>
      <w:numPr>
        <w:numId w:val="9"/>
      </w:numPr>
      <w:contextualSpacing/>
    </w:pPr>
  </w:style>
  <w:style w:type="paragraph" w:styleId="5">
    <w:name w:val="List Number 5"/>
    <w:basedOn w:val="a2"/>
    <w:semiHidden/>
    <w:unhideWhenUsed/>
    <w:rsid w:val="00E766C0"/>
    <w:pPr>
      <w:numPr>
        <w:numId w:val="10"/>
      </w:numPr>
      <w:contextualSpacing/>
    </w:pPr>
  </w:style>
  <w:style w:type="paragraph" w:styleId="afff4">
    <w:name w:val="List Paragraph"/>
    <w:basedOn w:val="a2"/>
    <w:uiPriority w:val="34"/>
    <w:unhideWhenUsed/>
    <w:qFormat/>
    <w:rsid w:val="00E766C0"/>
    <w:pPr>
      <w:ind w:left="720"/>
      <w:contextualSpacing/>
    </w:pPr>
  </w:style>
  <w:style w:type="table" w:styleId="12">
    <w:name w:val="List Table 1 Light"/>
    <w:basedOn w:val="a4"/>
    <w:uiPriority w:val="46"/>
    <w:rsid w:val="00E766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4"/>
    <w:uiPriority w:val="46"/>
    <w:rsid w:val="00E766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4"/>
    <w:uiPriority w:val="46"/>
    <w:rsid w:val="00E766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4"/>
    <w:uiPriority w:val="46"/>
    <w:rsid w:val="00E766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4"/>
    <w:uiPriority w:val="46"/>
    <w:rsid w:val="00E766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4"/>
    <w:uiPriority w:val="46"/>
    <w:rsid w:val="00E766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4"/>
    <w:uiPriority w:val="46"/>
    <w:rsid w:val="00E766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9">
    <w:name w:val="List Table 2"/>
    <w:basedOn w:val="a4"/>
    <w:uiPriority w:val="47"/>
    <w:rsid w:val="00E766C0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4"/>
    <w:uiPriority w:val="47"/>
    <w:rsid w:val="00E766C0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0">
    <w:name w:val="List Table 2 Accent 2"/>
    <w:basedOn w:val="a4"/>
    <w:uiPriority w:val="47"/>
    <w:rsid w:val="00E766C0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List Table 2 Accent 3"/>
    <w:basedOn w:val="a4"/>
    <w:uiPriority w:val="47"/>
    <w:rsid w:val="00E766C0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List Table 2 Accent 4"/>
    <w:basedOn w:val="a4"/>
    <w:uiPriority w:val="47"/>
    <w:rsid w:val="00E766C0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0">
    <w:name w:val="List Table 2 Accent 5"/>
    <w:basedOn w:val="a4"/>
    <w:uiPriority w:val="47"/>
    <w:rsid w:val="00E766C0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4"/>
    <w:uiPriority w:val="47"/>
    <w:rsid w:val="00E766C0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8">
    <w:name w:val="List Table 3"/>
    <w:basedOn w:val="a4"/>
    <w:uiPriority w:val="48"/>
    <w:rsid w:val="00E766C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4"/>
    <w:uiPriority w:val="48"/>
    <w:rsid w:val="00E766C0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4"/>
    <w:uiPriority w:val="48"/>
    <w:rsid w:val="00E766C0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4"/>
    <w:uiPriority w:val="48"/>
    <w:rsid w:val="00E766C0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4"/>
    <w:uiPriority w:val="48"/>
    <w:rsid w:val="00E766C0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4"/>
    <w:uiPriority w:val="48"/>
    <w:rsid w:val="00E766C0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4"/>
    <w:uiPriority w:val="48"/>
    <w:rsid w:val="00E766C0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6">
    <w:name w:val="List Table 4"/>
    <w:basedOn w:val="a4"/>
    <w:uiPriority w:val="49"/>
    <w:rsid w:val="00E766C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4"/>
    <w:uiPriority w:val="49"/>
    <w:rsid w:val="00E766C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4"/>
    <w:uiPriority w:val="49"/>
    <w:rsid w:val="00E766C0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4"/>
    <w:uiPriority w:val="49"/>
    <w:rsid w:val="00E766C0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4"/>
    <w:uiPriority w:val="49"/>
    <w:rsid w:val="00E766C0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4"/>
    <w:uiPriority w:val="49"/>
    <w:rsid w:val="00E766C0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4"/>
    <w:uiPriority w:val="49"/>
    <w:rsid w:val="00E766C0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List Table 5 Dark"/>
    <w:basedOn w:val="a4"/>
    <w:uiPriority w:val="50"/>
    <w:rsid w:val="00E766C0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4"/>
    <w:uiPriority w:val="50"/>
    <w:rsid w:val="00E766C0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4"/>
    <w:uiPriority w:val="50"/>
    <w:rsid w:val="00E766C0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4"/>
    <w:uiPriority w:val="50"/>
    <w:rsid w:val="00E766C0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4"/>
    <w:uiPriority w:val="50"/>
    <w:rsid w:val="00E766C0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4"/>
    <w:uiPriority w:val="50"/>
    <w:rsid w:val="00E766C0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4"/>
    <w:uiPriority w:val="50"/>
    <w:rsid w:val="00E766C0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4"/>
    <w:uiPriority w:val="51"/>
    <w:rsid w:val="00E766C0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4"/>
    <w:uiPriority w:val="51"/>
    <w:rsid w:val="00E766C0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4"/>
    <w:uiPriority w:val="51"/>
    <w:rsid w:val="00E766C0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4"/>
    <w:uiPriority w:val="51"/>
    <w:rsid w:val="00E766C0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4"/>
    <w:uiPriority w:val="51"/>
    <w:rsid w:val="00E766C0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4"/>
    <w:uiPriority w:val="51"/>
    <w:rsid w:val="00E766C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4"/>
    <w:uiPriority w:val="51"/>
    <w:rsid w:val="00E766C0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List Table 7 Colorful"/>
    <w:basedOn w:val="a4"/>
    <w:uiPriority w:val="52"/>
    <w:rsid w:val="00E766C0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4"/>
    <w:uiPriority w:val="52"/>
    <w:rsid w:val="00E766C0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4"/>
    <w:uiPriority w:val="52"/>
    <w:rsid w:val="00E766C0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4"/>
    <w:uiPriority w:val="52"/>
    <w:rsid w:val="00E766C0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4"/>
    <w:uiPriority w:val="52"/>
    <w:rsid w:val="00E766C0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4"/>
    <w:uiPriority w:val="52"/>
    <w:rsid w:val="00E766C0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4"/>
    <w:uiPriority w:val="52"/>
    <w:rsid w:val="00E766C0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5">
    <w:name w:val="macro"/>
    <w:link w:val="Chare"/>
    <w:semiHidden/>
    <w:unhideWhenUsed/>
    <w:rsid w:val="00E766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맑은 고딕" w:eastAsia="맑은 고딕" w:hAnsi="맑은 고딕"/>
      <w:szCs w:val="20"/>
    </w:rPr>
  </w:style>
  <w:style w:type="character" w:customStyle="1" w:styleId="Chare">
    <w:name w:val="매크로 텍스트 Char"/>
    <w:basedOn w:val="a3"/>
    <w:link w:val="afff5"/>
    <w:semiHidden/>
    <w:rsid w:val="00E766C0"/>
    <w:rPr>
      <w:rFonts w:ascii="맑은 고딕" w:eastAsia="맑은 고딕" w:hAnsi="맑은 고딕"/>
      <w:szCs w:val="20"/>
    </w:rPr>
  </w:style>
  <w:style w:type="table" w:styleId="13">
    <w:name w:val="Medium Grid 1"/>
    <w:basedOn w:val="a4"/>
    <w:uiPriority w:val="67"/>
    <w:semiHidden/>
    <w:unhideWhenUsed/>
    <w:rsid w:val="00E766C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E766C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E766C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E766C0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E766C0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E766C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E766C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4"/>
    <w:uiPriority w:val="68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9">
    <w:name w:val="Medium Grid 3"/>
    <w:basedOn w:val="a4"/>
    <w:uiPriority w:val="69"/>
    <w:semiHidden/>
    <w:unhideWhenUsed/>
    <w:rsid w:val="00E766C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4"/>
    <w:uiPriority w:val="69"/>
    <w:semiHidden/>
    <w:unhideWhenUsed/>
    <w:rsid w:val="00E766C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4"/>
    <w:uiPriority w:val="69"/>
    <w:semiHidden/>
    <w:unhideWhenUsed/>
    <w:rsid w:val="00E766C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4"/>
    <w:uiPriority w:val="69"/>
    <w:semiHidden/>
    <w:unhideWhenUsed/>
    <w:rsid w:val="00E766C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4"/>
    <w:uiPriority w:val="69"/>
    <w:semiHidden/>
    <w:unhideWhenUsed/>
    <w:rsid w:val="00E766C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4"/>
    <w:uiPriority w:val="69"/>
    <w:semiHidden/>
    <w:unhideWhenUsed/>
    <w:rsid w:val="00E766C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4"/>
    <w:uiPriority w:val="69"/>
    <w:semiHidden/>
    <w:unhideWhenUsed/>
    <w:rsid w:val="00E766C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4"/>
    <w:uiPriority w:val="65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4"/>
    <w:uiPriority w:val="65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4"/>
    <w:uiPriority w:val="65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4"/>
    <w:uiPriority w:val="65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4"/>
    <w:uiPriority w:val="65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4"/>
    <w:uiPriority w:val="65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4"/>
    <w:uiPriority w:val="65"/>
    <w:semiHidden/>
    <w:unhideWhenUsed/>
    <w:rsid w:val="00E766C0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4"/>
    <w:uiPriority w:val="66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4"/>
    <w:uiPriority w:val="66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4"/>
    <w:uiPriority w:val="66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4"/>
    <w:uiPriority w:val="66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4"/>
    <w:uiPriority w:val="66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4"/>
    <w:uiPriority w:val="66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4"/>
    <w:uiPriority w:val="66"/>
    <w:semiHidden/>
    <w:unhideWhenUsed/>
    <w:rsid w:val="00E766C0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4"/>
    <w:uiPriority w:val="63"/>
    <w:semiHidden/>
    <w:unhideWhenUsed/>
    <w:rsid w:val="00E766C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4"/>
    <w:uiPriority w:val="63"/>
    <w:semiHidden/>
    <w:unhideWhenUsed/>
    <w:rsid w:val="00E766C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4"/>
    <w:uiPriority w:val="63"/>
    <w:semiHidden/>
    <w:unhideWhenUsed/>
    <w:rsid w:val="00E766C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4"/>
    <w:uiPriority w:val="63"/>
    <w:semiHidden/>
    <w:unhideWhenUsed/>
    <w:rsid w:val="00E766C0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4"/>
    <w:uiPriority w:val="63"/>
    <w:semiHidden/>
    <w:unhideWhenUsed/>
    <w:rsid w:val="00E766C0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4"/>
    <w:uiPriority w:val="63"/>
    <w:semiHidden/>
    <w:unhideWhenUsed/>
    <w:rsid w:val="00E766C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4"/>
    <w:uiPriority w:val="63"/>
    <w:semiHidden/>
    <w:unhideWhenUsed/>
    <w:rsid w:val="00E766C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4"/>
    <w:uiPriority w:val="64"/>
    <w:semiHidden/>
    <w:unhideWhenUsed/>
    <w:rsid w:val="00E766C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4"/>
    <w:uiPriority w:val="64"/>
    <w:semiHidden/>
    <w:unhideWhenUsed/>
    <w:rsid w:val="00E766C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4"/>
    <w:uiPriority w:val="64"/>
    <w:semiHidden/>
    <w:unhideWhenUsed/>
    <w:rsid w:val="00E766C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4"/>
    <w:uiPriority w:val="64"/>
    <w:semiHidden/>
    <w:unhideWhenUsed/>
    <w:rsid w:val="00E766C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4"/>
    <w:uiPriority w:val="64"/>
    <w:semiHidden/>
    <w:unhideWhenUsed/>
    <w:rsid w:val="00E766C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4"/>
    <w:uiPriority w:val="64"/>
    <w:semiHidden/>
    <w:unhideWhenUsed/>
    <w:rsid w:val="00E766C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4"/>
    <w:uiPriority w:val="64"/>
    <w:semiHidden/>
    <w:unhideWhenUsed/>
    <w:rsid w:val="00E766C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afff6">
    <w:name w:val="Message Header"/>
    <w:basedOn w:val="a2"/>
    <w:link w:val="Charf"/>
    <w:semiHidden/>
    <w:unhideWhenUsed/>
    <w:rsid w:val="00E766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theme="majorBidi"/>
      <w:sz w:val="24"/>
      <w:szCs w:val="24"/>
    </w:rPr>
  </w:style>
  <w:style w:type="character" w:customStyle="1" w:styleId="Charf">
    <w:name w:val="메시지 머리글 Char"/>
    <w:basedOn w:val="a3"/>
    <w:link w:val="afff6"/>
    <w:semiHidden/>
    <w:rsid w:val="00E766C0"/>
    <w:rPr>
      <w:rFonts w:ascii="맑은 고딕" w:eastAsia="맑은 고딕" w:hAnsi="맑은 고딕" w:cstheme="majorBidi"/>
      <w:sz w:val="24"/>
      <w:szCs w:val="24"/>
      <w:shd w:val="pct20" w:color="auto" w:fill="auto"/>
    </w:rPr>
  </w:style>
  <w:style w:type="paragraph" w:styleId="afff7">
    <w:name w:val="No Spacing"/>
    <w:uiPriority w:val="1"/>
    <w:semiHidden/>
    <w:unhideWhenUsed/>
    <w:qFormat/>
    <w:rsid w:val="00E766C0"/>
    <w:rPr>
      <w:rFonts w:ascii="맑은 고딕" w:eastAsia="맑은 고딕" w:hAnsi="맑은 고딕"/>
    </w:rPr>
  </w:style>
  <w:style w:type="paragraph" w:styleId="afff8">
    <w:name w:val="Normal (Web)"/>
    <w:basedOn w:val="a2"/>
    <w:semiHidden/>
    <w:unhideWhenUsed/>
    <w:rsid w:val="00E766C0"/>
    <w:rPr>
      <w:sz w:val="24"/>
      <w:szCs w:val="24"/>
    </w:rPr>
  </w:style>
  <w:style w:type="paragraph" w:styleId="afff9">
    <w:name w:val="Normal Indent"/>
    <w:basedOn w:val="a2"/>
    <w:semiHidden/>
    <w:unhideWhenUsed/>
    <w:rsid w:val="00E766C0"/>
    <w:pPr>
      <w:ind w:left="720"/>
    </w:pPr>
  </w:style>
  <w:style w:type="paragraph" w:styleId="afffa">
    <w:name w:val="Note Heading"/>
    <w:basedOn w:val="a2"/>
    <w:next w:val="a2"/>
    <w:link w:val="Charf0"/>
    <w:semiHidden/>
    <w:unhideWhenUsed/>
    <w:rsid w:val="00E766C0"/>
  </w:style>
  <w:style w:type="character" w:customStyle="1" w:styleId="Charf0">
    <w:name w:val="각주/미주 머리글 Char"/>
    <w:basedOn w:val="a3"/>
    <w:link w:val="afffa"/>
    <w:semiHidden/>
    <w:rsid w:val="00E766C0"/>
    <w:rPr>
      <w:rFonts w:ascii="맑은 고딕" w:eastAsia="맑은 고딕" w:hAnsi="맑은 고딕"/>
    </w:rPr>
  </w:style>
  <w:style w:type="character" w:styleId="afffb">
    <w:name w:val="page number"/>
    <w:basedOn w:val="a3"/>
    <w:semiHidden/>
    <w:unhideWhenUsed/>
    <w:rsid w:val="00E766C0"/>
    <w:rPr>
      <w:rFonts w:ascii="맑은 고딕" w:eastAsia="맑은 고딕" w:hAnsi="맑은 고딕"/>
    </w:rPr>
  </w:style>
  <w:style w:type="table" w:styleId="16">
    <w:name w:val="Plain Table 1"/>
    <w:basedOn w:val="a4"/>
    <w:uiPriority w:val="41"/>
    <w:rsid w:val="00E766C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d">
    <w:name w:val="Plain Table 2"/>
    <w:basedOn w:val="a4"/>
    <w:uiPriority w:val="42"/>
    <w:rsid w:val="00E766C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a">
    <w:name w:val="Plain Table 3"/>
    <w:basedOn w:val="a4"/>
    <w:uiPriority w:val="43"/>
    <w:rsid w:val="00E766C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7">
    <w:name w:val="Plain Table 4"/>
    <w:basedOn w:val="a4"/>
    <w:uiPriority w:val="44"/>
    <w:rsid w:val="00E766C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7">
    <w:name w:val="Plain Table 5"/>
    <w:basedOn w:val="a4"/>
    <w:uiPriority w:val="45"/>
    <w:rsid w:val="00E766C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c">
    <w:name w:val="Plain Text"/>
    <w:basedOn w:val="a2"/>
    <w:link w:val="Charf1"/>
    <w:semiHidden/>
    <w:unhideWhenUsed/>
    <w:rsid w:val="00E766C0"/>
    <w:rPr>
      <w:szCs w:val="21"/>
    </w:rPr>
  </w:style>
  <w:style w:type="character" w:customStyle="1" w:styleId="Charf1">
    <w:name w:val="글자만 Char"/>
    <w:basedOn w:val="a3"/>
    <w:link w:val="afffc"/>
    <w:semiHidden/>
    <w:rsid w:val="00E766C0"/>
    <w:rPr>
      <w:rFonts w:ascii="맑은 고딕" w:eastAsia="맑은 고딕" w:hAnsi="맑은 고딕"/>
      <w:szCs w:val="21"/>
    </w:rPr>
  </w:style>
  <w:style w:type="paragraph" w:styleId="afffd">
    <w:name w:val="Quote"/>
    <w:basedOn w:val="a2"/>
    <w:next w:val="a2"/>
    <w:link w:val="Charf2"/>
    <w:uiPriority w:val="29"/>
    <w:semiHidden/>
    <w:unhideWhenUsed/>
    <w:qFormat/>
    <w:rsid w:val="00E766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인용 Char"/>
    <w:basedOn w:val="a3"/>
    <w:link w:val="afffd"/>
    <w:uiPriority w:val="29"/>
    <w:semiHidden/>
    <w:rsid w:val="00E766C0"/>
    <w:rPr>
      <w:rFonts w:ascii="맑은 고딕" w:eastAsia="맑은 고딕" w:hAnsi="맑은 고딕"/>
      <w:i/>
      <w:iCs/>
      <w:color w:val="404040" w:themeColor="text1" w:themeTint="BF"/>
    </w:rPr>
  </w:style>
  <w:style w:type="paragraph" w:styleId="afffe">
    <w:name w:val="Salutation"/>
    <w:basedOn w:val="a2"/>
    <w:next w:val="a2"/>
    <w:link w:val="Charf3"/>
    <w:semiHidden/>
    <w:unhideWhenUsed/>
    <w:rsid w:val="00E766C0"/>
  </w:style>
  <w:style w:type="character" w:customStyle="1" w:styleId="Charf3">
    <w:name w:val="인사말 Char"/>
    <w:basedOn w:val="a3"/>
    <w:link w:val="afffe"/>
    <w:semiHidden/>
    <w:rsid w:val="00E766C0"/>
    <w:rPr>
      <w:rFonts w:ascii="맑은 고딕" w:eastAsia="맑은 고딕" w:hAnsi="맑은 고딕"/>
    </w:rPr>
  </w:style>
  <w:style w:type="paragraph" w:styleId="affff">
    <w:name w:val="Signature"/>
    <w:basedOn w:val="a2"/>
    <w:link w:val="Charf4"/>
    <w:semiHidden/>
    <w:unhideWhenUsed/>
    <w:rsid w:val="00E766C0"/>
    <w:pPr>
      <w:ind w:left="4320"/>
    </w:pPr>
  </w:style>
  <w:style w:type="character" w:customStyle="1" w:styleId="Charf4">
    <w:name w:val="서명 Char"/>
    <w:basedOn w:val="a3"/>
    <w:link w:val="affff"/>
    <w:semiHidden/>
    <w:rsid w:val="00E766C0"/>
    <w:rPr>
      <w:rFonts w:ascii="맑은 고딕" w:eastAsia="맑은 고딕" w:hAnsi="맑은 고딕"/>
    </w:rPr>
  </w:style>
  <w:style w:type="character" w:styleId="affff0">
    <w:name w:val="Strong"/>
    <w:basedOn w:val="a3"/>
    <w:semiHidden/>
    <w:unhideWhenUsed/>
    <w:qFormat/>
    <w:rsid w:val="00E766C0"/>
    <w:rPr>
      <w:rFonts w:ascii="맑은 고딕" w:eastAsia="맑은 고딕" w:hAnsi="맑은 고딕"/>
      <w:b/>
      <w:bCs/>
    </w:rPr>
  </w:style>
  <w:style w:type="paragraph" w:styleId="affff1">
    <w:name w:val="Subtitle"/>
    <w:basedOn w:val="a2"/>
    <w:next w:val="a2"/>
    <w:link w:val="Charf5"/>
    <w:semiHidden/>
    <w:unhideWhenUsed/>
    <w:qFormat/>
    <w:rsid w:val="00E766C0"/>
    <w:pPr>
      <w:numPr>
        <w:ilvl w:val="1"/>
      </w:numPr>
      <w:spacing w:after="160"/>
    </w:pPr>
    <w:rPr>
      <w:rFonts w:cstheme="minorBidi"/>
      <w:color w:val="5A5A5A" w:themeColor="text1" w:themeTint="A5"/>
      <w:spacing w:val="15"/>
    </w:rPr>
  </w:style>
  <w:style w:type="character" w:customStyle="1" w:styleId="Charf5">
    <w:name w:val="부제 Char"/>
    <w:basedOn w:val="a3"/>
    <w:link w:val="affff1"/>
    <w:semiHidden/>
    <w:rsid w:val="00E766C0"/>
    <w:rPr>
      <w:rFonts w:ascii="맑은 고딕" w:eastAsia="맑은 고딕" w:hAnsi="맑은 고딕" w:cstheme="minorBidi"/>
      <w:color w:val="5A5A5A" w:themeColor="text1" w:themeTint="A5"/>
      <w:spacing w:val="15"/>
    </w:rPr>
  </w:style>
  <w:style w:type="character" w:styleId="affff2">
    <w:name w:val="Subtle Emphasis"/>
    <w:basedOn w:val="a3"/>
    <w:uiPriority w:val="19"/>
    <w:semiHidden/>
    <w:unhideWhenUsed/>
    <w:qFormat/>
    <w:rsid w:val="00E766C0"/>
    <w:rPr>
      <w:rFonts w:ascii="맑은 고딕" w:eastAsia="맑은 고딕" w:hAnsi="맑은 고딕"/>
      <w:i/>
      <w:iCs/>
      <w:color w:val="404040" w:themeColor="text1" w:themeTint="BF"/>
    </w:rPr>
  </w:style>
  <w:style w:type="character" w:styleId="affff3">
    <w:name w:val="Subtle Reference"/>
    <w:basedOn w:val="a3"/>
    <w:uiPriority w:val="31"/>
    <w:semiHidden/>
    <w:unhideWhenUsed/>
    <w:qFormat/>
    <w:rsid w:val="00E766C0"/>
    <w:rPr>
      <w:rFonts w:ascii="맑은 고딕" w:eastAsia="맑은 고딕" w:hAnsi="맑은 고딕"/>
      <w:smallCaps/>
      <w:color w:val="5A5A5A" w:themeColor="text1" w:themeTint="A5"/>
    </w:rPr>
  </w:style>
  <w:style w:type="table" w:styleId="310">
    <w:name w:val="Table 3D effects 1"/>
    <w:basedOn w:val="a4"/>
    <w:semiHidden/>
    <w:unhideWhenUsed/>
    <w:rsid w:val="00E766C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20">
    <w:name w:val="Table 3D effects 2"/>
    <w:basedOn w:val="a4"/>
    <w:semiHidden/>
    <w:unhideWhenUsed/>
    <w:rsid w:val="00E766C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0">
    <w:name w:val="Table 3D effects 3"/>
    <w:basedOn w:val="a4"/>
    <w:semiHidden/>
    <w:unhideWhenUsed/>
    <w:rsid w:val="00E766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lassic 1"/>
    <w:basedOn w:val="a4"/>
    <w:semiHidden/>
    <w:unhideWhenUsed/>
    <w:rsid w:val="00E766C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4"/>
    <w:semiHidden/>
    <w:unhideWhenUsed/>
    <w:rsid w:val="00E766C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semiHidden/>
    <w:unhideWhenUsed/>
    <w:rsid w:val="00E766C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lassic 4"/>
    <w:basedOn w:val="a4"/>
    <w:semiHidden/>
    <w:unhideWhenUsed/>
    <w:rsid w:val="00E766C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orful 1"/>
    <w:basedOn w:val="a4"/>
    <w:semiHidden/>
    <w:unhideWhenUsed/>
    <w:rsid w:val="00E766C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4"/>
    <w:semiHidden/>
    <w:unhideWhenUsed/>
    <w:rsid w:val="00E766C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4"/>
    <w:semiHidden/>
    <w:unhideWhenUsed/>
    <w:rsid w:val="00E766C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Columns 1"/>
    <w:basedOn w:val="a4"/>
    <w:semiHidden/>
    <w:unhideWhenUsed/>
    <w:rsid w:val="00E766C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4"/>
    <w:semiHidden/>
    <w:unhideWhenUsed/>
    <w:rsid w:val="00E766C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4"/>
    <w:semiHidden/>
    <w:unhideWhenUsed/>
    <w:rsid w:val="00E766C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4"/>
    <w:semiHidden/>
    <w:unhideWhenUsed/>
    <w:rsid w:val="00E766C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4"/>
    <w:semiHidden/>
    <w:unhideWhenUsed/>
    <w:rsid w:val="00E766C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4">
    <w:name w:val="Table Contemporary"/>
    <w:basedOn w:val="a4"/>
    <w:semiHidden/>
    <w:unhideWhenUsed/>
    <w:rsid w:val="00E766C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5">
    <w:name w:val="Table Elegant"/>
    <w:basedOn w:val="a4"/>
    <w:semiHidden/>
    <w:unhideWhenUsed/>
    <w:rsid w:val="00E766C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Grid 1"/>
    <w:basedOn w:val="a4"/>
    <w:semiHidden/>
    <w:unhideWhenUsed/>
    <w:rsid w:val="00E766C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4"/>
    <w:semiHidden/>
    <w:unhideWhenUsed/>
    <w:rsid w:val="00E766C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4"/>
    <w:semiHidden/>
    <w:unhideWhenUsed/>
    <w:rsid w:val="00E766C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Grid 4"/>
    <w:basedOn w:val="a4"/>
    <w:semiHidden/>
    <w:unhideWhenUsed/>
    <w:rsid w:val="00E766C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9">
    <w:name w:val="Table Grid 5"/>
    <w:basedOn w:val="a4"/>
    <w:semiHidden/>
    <w:unhideWhenUsed/>
    <w:rsid w:val="00E766C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semiHidden/>
    <w:unhideWhenUsed/>
    <w:rsid w:val="00E766C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4"/>
    <w:semiHidden/>
    <w:unhideWhenUsed/>
    <w:rsid w:val="00E766C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semiHidden/>
    <w:unhideWhenUsed/>
    <w:rsid w:val="00E766C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6">
    <w:name w:val="Grid Table Light"/>
    <w:basedOn w:val="a4"/>
    <w:uiPriority w:val="40"/>
    <w:rsid w:val="00E766C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b">
    <w:name w:val="Table List 1"/>
    <w:basedOn w:val="a4"/>
    <w:semiHidden/>
    <w:unhideWhenUsed/>
    <w:rsid w:val="00E766C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4"/>
    <w:semiHidden/>
    <w:unhideWhenUsed/>
    <w:rsid w:val="00E766C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List 3"/>
    <w:basedOn w:val="a4"/>
    <w:semiHidden/>
    <w:unhideWhenUsed/>
    <w:rsid w:val="00E766C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List 4"/>
    <w:basedOn w:val="a4"/>
    <w:semiHidden/>
    <w:unhideWhenUsed/>
    <w:rsid w:val="00E766C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a">
    <w:name w:val="Table List 5"/>
    <w:basedOn w:val="a4"/>
    <w:semiHidden/>
    <w:unhideWhenUsed/>
    <w:rsid w:val="00E766C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4"/>
    <w:semiHidden/>
    <w:unhideWhenUsed/>
    <w:rsid w:val="00E766C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4"/>
    <w:semiHidden/>
    <w:unhideWhenUsed/>
    <w:rsid w:val="00E766C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4"/>
    <w:semiHidden/>
    <w:unhideWhenUsed/>
    <w:rsid w:val="00E766C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7">
    <w:name w:val="table of authorities"/>
    <w:basedOn w:val="a2"/>
    <w:next w:val="a2"/>
    <w:semiHidden/>
    <w:unhideWhenUsed/>
    <w:rsid w:val="00E766C0"/>
    <w:pPr>
      <w:ind w:left="220" w:hanging="220"/>
    </w:pPr>
  </w:style>
  <w:style w:type="paragraph" w:styleId="affff8">
    <w:name w:val="table of figures"/>
    <w:basedOn w:val="a2"/>
    <w:next w:val="a2"/>
    <w:semiHidden/>
    <w:unhideWhenUsed/>
    <w:rsid w:val="00E766C0"/>
  </w:style>
  <w:style w:type="table" w:styleId="affff9">
    <w:name w:val="Table Professional"/>
    <w:basedOn w:val="a4"/>
    <w:semiHidden/>
    <w:unhideWhenUsed/>
    <w:rsid w:val="00E766C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4"/>
    <w:semiHidden/>
    <w:unhideWhenUsed/>
    <w:rsid w:val="00E766C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4"/>
    <w:semiHidden/>
    <w:unhideWhenUsed/>
    <w:rsid w:val="00E766C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4"/>
    <w:semiHidden/>
    <w:unhideWhenUsed/>
    <w:rsid w:val="00E766C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4"/>
    <w:semiHidden/>
    <w:unhideWhenUsed/>
    <w:rsid w:val="00E766C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4"/>
    <w:semiHidden/>
    <w:unhideWhenUsed/>
    <w:rsid w:val="00E766C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a">
    <w:name w:val="Table Theme"/>
    <w:basedOn w:val="a4"/>
    <w:semiHidden/>
    <w:unhideWhenUsed/>
    <w:rsid w:val="00E76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Web 1"/>
    <w:basedOn w:val="a4"/>
    <w:semiHidden/>
    <w:unhideWhenUsed/>
    <w:rsid w:val="00E766C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4"/>
    <w:semiHidden/>
    <w:unhideWhenUsed/>
    <w:rsid w:val="00E766C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4"/>
    <w:semiHidden/>
    <w:unhideWhenUsed/>
    <w:rsid w:val="00E766C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b">
    <w:name w:val="toa heading"/>
    <w:basedOn w:val="a2"/>
    <w:next w:val="a2"/>
    <w:semiHidden/>
    <w:unhideWhenUsed/>
    <w:rsid w:val="00E766C0"/>
    <w:pPr>
      <w:spacing w:before="120"/>
    </w:pPr>
    <w:rPr>
      <w:rFonts w:cstheme="majorBidi"/>
      <w:b/>
      <w:bCs/>
      <w:sz w:val="24"/>
      <w:szCs w:val="24"/>
    </w:rPr>
  </w:style>
  <w:style w:type="paragraph" w:styleId="1f">
    <w:name w:val="toc 1"/>
    <w:basedOn w:val="a2"/>
    <w:next w:val="a2"/>
    <w:autoRedefine/>
    <w:semiHidden/>
    <w:unhideWhenUsed/>
    <w:rsid w:val="00E766C0"/>
    <w:pPr>
      <w:spacing w:after="100"/>
    </w:pPr>
  </w:style>
  <w:style w:type="paragraph" w:styleId="2f6">
    <w:name w:val="toc 2"/>
    <w:basedOn w:val="a2"/>
    <w:next w:val="a2"/>
    <w:autoRedefine/>
    <w:semiHidden/>
    <w:unhideWhenUsed/>
    <w:rsid w:val="00E766C0"/>
    <w:pPr>
      <w:spacing w:after="100"/>
      <w:ind w:left="220"/>
    </w:pPr>
  </w:style>
  <w:style w:type="paragraph" w:styleId="3f2">
    <w:name w:val="toc 3"/>
    <w:basedOn w:val="a2"/>
    <w:next w:val="a2"/>
    <w:autoRedefine/>
    <w:semiHidden/>
    <w:unhideWhenUsed/>
    <w:rsid w:val="00E766C0"/>
    <w:pPr>
      <w:spacing w:after="100"/>
      <w:ind w:left="440"/>
    </w:pPr>
  </w:style>
  <w:style w:type="paragraph" w:styleId="4c">
    <w:name w:val="toc 4"/>
    <w:basedOn w:val="a2"/>
    <w:next w:val="a2"/>
    <w:autoRedefine/>
    <w:semiHidden/>
    <w:unhideWhenUsed/>
    <w:rsid w:val="00E766C0"/>
    <w:pPr>
      <w:spacing w:after="100"/>
      <w:ind w:left="660"/>
    </w:pPr>
  </w:style>
  <w:style w:type="paragraph" w:styleId="5b">
    <w:name w:val="toc 5"/>
    <w:basedOn w:val="a2"/>
    <w:next w:val="a2"/>
    <w:autoRedefine/>
    <w:semiHidden/>
    <w:unhideWhenUsed/>
    <w:rsid w:val="00E766C0"/>
    <w:pPr>
      <w:spacing w:after="100"/>
      <w:ind w:left="880"/>
    </w:pPr>
  </w:style>
  <w:style w:type="paragraph" w:styleId="65">
    <w:name w:val="toc 6"/>
    <w:basedOn w:val="a2"/>
    <w:next w:val="a2"/>
    <w:autoRedefine/>
    <w:semiHidden/>
    <w:unhideWhenUsed/>
    <w:rsid w:val="00E766C0"/>
    <w:pPr>
      <w:spacing w:after="100"/>
      <w:ind w:left="1100"/>
    </w:pPr>
  </w:style>
  <w:style w:type="paragraph" w:styleId="75">
    <w:name w:val="toc 7"/>
    <w:basedOn w:val="a2"/>
    <w:next w:val="a2"/>
    <w:autoRedefine/>
    <w:semiHidden/>
    <w:unhideWhenUsed/>
    <w:rsid w:val="00E766C0"/>
    <w:pPr>
      <w:spacing w:after="100"/>
      <w:ind w:left="1320"/>
    </w:pPr>
  </w:style>
  <w:style w:type="paragraph" w:styleId="83">
    <w:name w:val="toc 8"/>
    <w:basedOn w:val="a2"/>
    <w:next w:val="a2"/>
    <w:autoRedefine/>
    <w:semiHidden/>
    <w:unhideWhenUsed/>
    <w:rsid w:val="00E766C0"/>
    <w:pPr>
      <w:spacing w:after="100"/>
      <w:ind w:left="1540"/>
    </w:pPr>
  </w:style>
  <w:style w:type="paragraph" w:styleId="91">
    <w:name w:val="toc 9"/>
    <w:basedOn w:val="a2"/>
    <w:next w:val="a2"/>
    <w:autoRedefine/>
    <w:semiHidden/>
    <w:unhideWhenUsed/>
    <w:rsid w:val="00E766C0"/>
    <w:pPr>
      <w:spacing w:after="100"/>
      <w:ind w:left="1760"/>
    </w:pPr>
  </w:style>
  <w:style w:type="paragraph" w:styleId="TOC">
    <w:name w:val="TOC Heading"/>
    <w:basedOn w:val="1"/>
    <w:next w:val="a2"/>
    <w:uiPriority w:val="39"/>
    <w:semiHidden/>
    <w:unhideWhenUsed/>
    <w:qFormat/>
    <w:rsid w:val="00E766C0"/>
    <w:pPr>
      <w:keepNext/>
      <w:keepLines/>
      <w:spacing w:before="240"/>
      <w:outlineLvl w:val="9"/>
    </w:pPr>
    <w:rPr>
      <w:rFonts w:cstheme="majorBidi"/>
      <w:b w:val="0"/>
      <w:color w:val="365F91" w:themeColor="accent1" w:themeShade="BF"/>
      <w:sz w:val="32"/>
      <w:szCs w:val="32"/>
    </w:rPr>
  </w:style>
  <w:style w:type="paragraph" w:styleId="affffc">
    <w:name w:val="header"/>
    <w:basedOn w:val="a2"/>
    <w:link w:val="Charf6"/>
    <w:unhideWhenUsed/>
    <w:rsid w:val="00E766C0"/>
    <w:pPr>
      <w:tabs>
        <w:tab w:val="center" w:pos="4680"/>
        <w:tab w:val="right" w:pos="9360"/>
      </w:tabs>
    </w:pPr>
  </w:style>
  <w:style w:type="character" w:customStyle="1" w:styleId="Charf6">
    <w:name w:val="머리글 Char"/>
    <w:basedOn w:val="a3"/>
    <w:link w:val="affffc"/>
    <w:rsid w:val="00E766C0"/>
    <w:rPr>
      <w:rFonts w:ascii="맑은 고딕" w:eastAsia="맑은 고딕" w:hAnsi="맑은 고딕"/>
    </w:rPr>
  </w:style>
  <w:style w:type="character" w:customStyle="1" w:styleId="Mention">
    <w:name w:val="Mention"/>
    <w:basedOn w:val="a3"/>
    <w:uiPriority w:val="99"/>
    <w:semiHidden/>
    <w:unhideWhenUsed/>
    <w:rsid w:val="00E766C0"/>
    <w:rPr>
      <w:rFonts w:ascii="맑은 고딕" w:eastAsia="맑은 고딕" w:hAnsi="맑은 고딕"/>
      <w:color w:val="2B579A"/>
      <w:shd w:val="clear" w:color="auto" w:fill="E1DFDD"/>
    </w:rPr>
  </w:style>
  <w:style w:type="numbering" w:styleId="111111">
    <w:name w:val="Outline List 2"/>
    <w:basedOn w:val="a5"/>
    <w:semiHidden/>
    <w:unhideWhenUsed/>
    <w:rsid w:val="00E766C0"/>
    <w:pPr>
      <w:numPr>
        <w:numId w:val="11"/>
      </w:numPr>
    </w:pPr>
  </w:style>
  <w:style w:type="numbering" w:styleId="1ai">
    <w:name w:val="Outline List 1"/>
    <w:basedOn w:val="a5"/>
    <w:semiHidden/>
    <w:unhideWhenUsed/>
    <w:rsid w:val="00E766C0"/>
    <w:pPr>
      <w:numPr>
        <w:numId w:val="12"/>
      </w:numPr>
    </w:pPr>
  </w:style>
  <w:style w:type="character" w:customStyle="1" w:styleId="Hashtag">
    <w:name w:val="Hashtag"/>
    <w:basedOn w:val="a3"/>
    <w:uiPriority w:val="99"/>
    <w:semiHidden/>
    <w:unhideWhenUsed/>
    <w:rsid w:val="00E766C0"/>
    <w:rPr>
      <w:rFonts w:ascii="맑은 고딕" w:eastAsia="맑은 고딕" w:hAnsi="맑은 고딕"/>
      <w:color w:val="2B579A"/>
      <w:shd w:val="clear" w:color="auto" w:fill="E1DFDD"/>
    </w:rPr>
  </w:style>
  <w:style w:type="character" w:customStyle="1" w:styleId="2Char">
    <w:name w:val="제목 2 Char"/>
    <w:basedOn w:val="a3"/>
    <w:link w:val="21"/>
    <w:uiPriority w:val="4"/>
    <w:semiHidden/>
    <w:rsid w:val="00E766C0"/>
    <w:rPr>
      <w:rFonts w:ascii="맑은 고딕" w:eastAsia="맑은 고딕" w:hAnsi="맑은 고딕" w:cstheme="majorBidi"/>
      <w:color w:val="365F91" w:themeColor="accent1" w:themeShade="BF"/>
      <w:sz w:val="26"/>
      <w:szCs w:val="26"/>
    </w:rPr>
  </w:style>
  <w:style w:type="character" w:customStyle="1" w:styleId="3Char">
    <w:name w:val="제목 3 Char"/>
    <w:basedOn w:val="a3"/>
    <w:link w:val="31"/>
    <w:uiPriority w:val="4"/>
    <w:semiHidden/>
    <w:rsid w:val="00E766C0"/>
    <w:rPr>
      <w:rFonts w:ascii="맑은 고딕" w:eastAsia="맑은 고딕" w:hAnsi="맑은 고딕" w:cstheme="majorBidi"/>
      <w:color w:val="243F60" w:themeColor="accent1" w:themeShade="7F"/>
      <w:sz w:val="24"/>
      <w:szCs w:val="24"/>
    </w:rPr>
  </w:style>
  <w:style w:type="numbering" w:styleId="a1">
    <w:name w:val="Outline List 3"/>
    <w:basedOn w:val="a5"/>
    <w:semiHidden/>
    <w:unhideWhenUsed/>
    <w:rsid w:val="00E766C0"/>
    <w:pPr>
      <w:numPr>
        <w:numId w:val="13"/>
      </w:numPr>
    </w:pPr>
  </w:style>
  <w:style w:type="character" w:customStyle="1" w:styleId="SmartHyperlink">
    <w:name w:val="Smart Hyperlink"/>
    <w:basedOn w:val="a3"/>
    <w:uiPriority w:val="99"/>
    <w:semiHidden/>
    <w:unhideWhenUsed/>
    <w:rsid w:val="00E766C0"/>
    <w:rPr>
      <w:rFonts w:ascii="맑은 고딕" w:eastAsia="맑은 고딕" w:hAnsi="맑은 고딕"/>
      <w:u w:val="dotted"/>
    </w:rPr>
  </w:style>
  <w:style w:type="character" w:customStyle="1" w:styleId="UnresolvedMention">
    <w:name w:val="Unresolved Mention"/>
    <w:basedOn w:val="a3"/>
    <w:uiPriority w:val="99"/>
    <w:semiHidden/>
    <w:unhideWhenUsed/>
    <w:rsid w:val="00E766C0"/>
    <w:rPr>
      <w:rFonts w:ascii="맑은 고딕" w:eastAsia="맑은 고딕" w:hAnsi="맑은 고딕"/>
      <w:color w:val="605E5C"/>
      <w:shd w:val="clear" w:color="auto" w:fill="E1DFDD"/>
    </w:rPr>
  </w:style>
  <w:style w:type="character" w:customStyle="1" w:styleId="1f0">
    <w:name w:val="스타일1"/>
    <w:basedOn w:val="a3"/>
    <w:uiPriority w:val="1"/>
    <w:rsid w:val="003A6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&#54057;&#49828;%20&#54364;&#51648;(&#51204;&#47928;&#51201;&#51064;%20&#46356;&#51088;&#51064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4370D1236D412FAAC8DB865942752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E93560CA-1B47-4342-9C5A-723369BDA3FE}"/>
      </w:docPartPr>
      <w:docPartBody>
        <w:p w:rsidR="00A50257" w:rsidRDefault="0014277B" w:rsidP="0014277B">
          <w:pPr>
            <w:pStyle w:val="0D4370D1236D412FAAC8DB865942752232"/>
          </w:pPr>
          <w:r w:rsidRPr="00141487">
            <w:rPr>
              <w:rFonts w:hint="eastAsia"/>
            </w:rPr>
            <w:t>참가부문</w:t>
          </w:r>
        </w:p>
      </w:docPartBody>
    </w:docPart>
    <w:docPart>
      <w:docPartPr>
        <w:name w:val="4DD4CAE0554E4C328016292CCEBBBC4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83985D6-878C-4007-AE86-77B4B5BF101E}"/>
      </w:docPartPr>
      <w:docPartBody>
        <w:p w:rsidR="00A50257" w:rsidRDefault="0014277B" w:rsidP="0014277B">
          <w:pPr>
            <w:pStyle w:val="4DD4CAE0554E4C328016292CCEBBBC4232"/>
          </w:pPr>
          <w:r w:rsidRPr="00141487">
            <w:rPr>
              <w:rStyle w:val="a4"/>
              <w:rFonts w:hint="eastAsia"/>
            </w:rPr>
            <w:t>J</w:t>
          </w:r>
          <w:r w:rsidRPr="00141487">
            <w:rPr>
              <w:rStyle w:val="a4"/>
            </w:rPr>
            <w:t>unior</w:t>
          </w:r>
          <w:r w:rsidRPr="00141487">
            <w:rPr>
              <w:rStyle w:val="a4"/>
              <w:rFonts w:hint="eastAsia"/>
            </w:rPr>
            <w:t xml:space="preserve">부문(초등 </w:t>
          </w:r>
          <w:r w:rsidRPr="00141487">
            <w:rPr>
              <w:rStyle w:val="a4"/>
            </w:rPr>
            <w:t>3~5</w:t>
          </w:r>
          <w:r w:rsidRPr="00141487">
            <w:rPr>
              <w:rStyle w:val="a4"/>
              <w:rFonts w:hint="eastAsia"/>
            </w:rPr>
            <w:t>학년)</w:t>
          </w:r>
        </w:p>
      </w:docPartBody>
    </w:docPart>
    <w:docPart>
      <w:docPartPr>
        <w:name w:val="047865CBE6A94A4FA16C11574E84127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59D0363-4BC4-4311-BC9C-8FB72C4BE2D7}"/>
      </w:docPartPr>
      <w:docPartBody>
        <w:p w:rsidR="00A50257" w:rsidRDefault="0014277B" w:rsidP="0014277B">
          <w:pPr>
            <w:pStyle w:val="047865CBE6A94A4FA16C11574E84127E32"/>
          </w:pPr>
          <w:r w:rsidRPr="00141487">
            <w:t>Se</w:t>
          </w:r>
          <w:r w:rsidRPr="00141487">
            <w:rPr>
              <w:rStyle w:val="a4"/>
            </w:rPr>
            <w:t>nior</w:t>
          </w:r>
          <w:r w:rsidRPr="00141487">
            <w:rPr>
              <w:rStyle w:val="a4"/>
              <w:rFonts w:hint="eastAsia"/>
            </w:rPr>
            <w:t>부문(</w:t>
          </w:r>
          <w:r w:rsidRPr="00141487">
            <w:rPr>
              <w:rFonts w:cs="맑은 고딕" w:hint="eastAsia"/>
            </w:rPr>
            <w:t>초등</w:t>
          </w:r>
          <w:r w:rsidRPr="00141487">
            <w:rPr>
              <w:rFonts w:eastAsiaTheme="minorHAnsi" w:hint="eastAsia"/>
            </w:rPr>
            <w:t>6</w:t>
          </w:r>
          <w:r>
            <w:rPr>
              <w:rFonts w:eastAsiaTheme="minorHAnsi"/>
            </w:rPr>
            <w:t>~</w:t>
          </w:r>
          <w:r>
            <w:rPr>
              <w:rFonts w:cs="맑은 고딕" w:hint="eastAsia"/>
            </w:rPr>
            <w:t>중등</w:t>
          </w:r>
          <w:r w:rsidRPr="00141487">
            <w:rPr>
              <w:rFonts w:eastAsiaTheme="minorHAnsi"/>
            </w:rPr>
            <w:t>2</w:t>
          </w:r>
          <w:r w:rsidRPr="00141487">
            <w:rPr>
              <w:rFonts w:cs="맑은 고딕" w:hint="eastAsia"/>
            </w:rPr>
            <w:t>학년</w:t>
          </w:r>
          <w:r w:rsidRPr="00141487">
            <w:rPr>
              <w:rStyle w:val="a4"/>
              <w:rFonts w:hint="eastAsia"/>
            </w:rPr>
            <w:t>)</w:t>
          </w:r>
        </w:p>
      </w:docPartBody>
    </w:docPart>
    <w:docPart>
      <w:docPartPr>
        <w:name w:val="43F80633F6E94F85B5B7E936AA3FC33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EEA5CC5A-4D24-46EE-80F4-D46331BE4456}"/>
      </w:docPartPr>
      <w:docPartBody>
        <w:p w:rsidR="00A50257" w:rsidRDefault="0014277B" w:rsidP="0014277B">
          <w:pPr>
            <w:pStyle w:val="43F80633F6E94F85B5B7E936AA3FC33A32"/>
          </w:pPr>
          <w:r w:rsidRPr="00141487">
            <w:rPr>
              <w:rFonts w:hint="eastAsia"/>
            </w:rPr>
            <w:t>참가자 이름</w:t>
          </w:r>
        </w:p>
      </w:docPartBody>
    </w:docPart>
    <w:docPart>
      <w:docPartPr>
        <w:name w:val="07F42617FD974793984D2ED417B9EAA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8A4DEAC3-F449-4B90-B0CC-D41CBBD443E3}"/>
      </w:docPartPr>
      <w:docPartBody>
        <w:p w:rsidR="00A50257" w:rsidRDefault="0014277B" w:rsidP="0014277B">
          <w:pPr>
            <w:pStyle w:val="07F42617FD974793984D2ED417B9EAAA32"/>
          </w:pPr>
          <w:r w:rsidRPr="005B670E">
            <w:rPr>
              <w:rFonts w:hint="eastAsia"/>
            </w:rPr>
            <w:t>국문 이름 입력</w:t>
          </w:r>
        </w:p>
      </w:docPartBody>
    </w:docPart>
    <w:docPart>
      <w:docPartPr>
        <w:name w:val="D7DCA4A425504034A3F9DB35F06C355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3AD5F63-F1AE-48F2-A9EE-E1259DC5BE16}"/>
      </w:docPartPr>
      <w:docPartBody>
        <w:p w:rsidR="00A50257" w:rsidRDefault="0014277B" w:rsidP="0014277B">
          <w:pPr>
            <w:pStyle w:val="D7DCA4A425504034A3F9DB35F06C355032"/>
          </w:pPr>
          <w:r w:rsidRPr="005B670E">
            <w:rPr>
              <w:rFonts w:hint="eastAsia"/>
            </w:rPr>
            <w:t>영문</w:t>
          </w:r>
          <w:r w:rsidRPr="005B670E">
            <w:rPr>
              <w:rFonts w:hint="eastAsia"/>
              <w:lang w:val="ko-KR" w:bidi="ko-KR"/>
            </w:rPr>
            <w:t xml:space="preserve"> 이름 입력</w:t>
          </w:r>
        </w:p>
      </w:docPartBody>
    </w:docPart>
    <w:docPart>
      <w:docPartPr>
        <w:name w:val="E24E28EE88CD434EBDF6D2A94CB8D97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A694E2F-8BBC-42AA-B7E7-63DCC3BFFBE9}"/>
      </w:docPartPr>
      <w:docPartBody>
        <w:p w:rsidR="00A50257" w:rsidRDefault="0014277B" w:rsidP="0014277B">
          <w:pPr>
            <w:pStyle w:val="E24E28EE88CD434EBDF6D2A94CB8D97732"/>
          </w:pPr>
          <w:r>
            <w:rPr>
              <w:rFonts w:hint="eastAsia"/>
            </w:rPr>
            <w:t>생년월일</w:t>
          </w:r>
        </w:p>
      </w:docPartBody>
    </w:docPart>
    <w:docPart>
      <w:docPartPr>
        <w:name w:val="DB180E6C7F7C4254872470C02C0E27B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5A16D40-CD74-433C-BDA9-EA58DD195A03}"/>
      </w:docPartPr>
      <w:docPartBody>
        <w:p w:rsidR="00A50257" w:rsidRDefault="0014277B" w:rsidP="007F173C">
          <w:pPr>
            <w:pStyle w:val="DB180E6C7F7C4254872470C02C0E27B1"/>
          </w:pPr>
          <w:r>
            <w:t>yyyy-mm-dd</w:t>
          </w:r>
        </w:p>
      </w:docPartBody>
    </w:docPart>
    <w:docPart>
      <w:docPartPr>
        <w:name w:val="6EFF22BD6CCC45D1B59B21845627350F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8C30414-1826-4BAE-A65D-7CDFC26B4B39}"/>
      </w:docPartPr>
      <w:docPartBody>
        <w:p w:rsidR="00A50257" w:rsidRDefault="0014277B" w:rsidP="0014277B">
          <w:pPr>
            <w:pStyle w:val="6EFF22BD6CCC45D1B59B21845627350F32"/>
          </w:pPr>
          <w:r>
            <w:rPr>
              <w:rFonts w:hint="eastAsia"/>
            </w:rPr>
            <w:t>학교</w:t>
          </w:r>
        </w:p>
      </w:docPartBody>
    </w:docPart>
    <w:docPart>
      <w:docPartPr>
        <w:name w:val="134D4AB76DC84A508506E0FFD5794F0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85B56C9-8330-4ABF-A81D-ABA4B61CEC29}"/>
      </w:docPartPr>
      <w:docPartBody>
        <w:p w:rsidR="00A50257" w:rsidRDefault="0014277B" w:rsidP="0014277B">
          <w:pPr>
            <w:pStyle w:val="134D4AB76DC84A508506E0FFD5794F0E32"/>
          </w:pPr>
          <w:r>
            <w:rPr>
              <w:rFonts w:hint="eastAsia"/>
              <w:b/>
            </w:rPr>
            <w:t>학년</w:t>
          </w:r>
        </w:p>
      </w:docPartBody>
    </w:docPart>
    <w:docPart>
      <w:docPartPr>
        <w:name w:val="CAB3125B774341438566BF2A761F14CF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E7BD2B64-ADF7-4084-9D99-EB2AEB4123C9}"/>
      </w:docPartPr>
      <w:docPartBody>
        <w:p w:rsidR="00A50257" w:rsidRDefault="0014277B" w:rsidP="0014277B">
          <w:pPr>
            <w:pStyle w:val="CAB3125B774341438566BF2A761F14CF31"/>
          </w:pPr>
          <w:r>
            <w:rPr>
              <w:rFonts w:hint="eastAsia"/>
              <w:color w:val="808080" w:themeColor="background1" w:themeShade="80"/>
            </w:rPr>
            <w:t xml:space="preserve">유의사항 </w:t>
          </w:r>
          <w:r>
            <w:rPr>
              <w:color w:val="808080" w:themeColor="background1" w:themeShade="80"/>
            </w:rPr>
            <w:t xml:space="preserve">| </w:t>
          </w:r>
          <w:r w:rsidRPr="00141487">
            <w:rPr>
              <w:rFonts w:hint="eastAsia"/>
              <w:color w:val="808080" w:themeColor="background1" w:themeShade="80"/>
              <w:sz w:val="18"/>
              <w:szCs w:val="18"/>
            </w:rPr>
            <w:t>전화번호 등 신청자 정보를 잘못 기입할 경우 수상 내역 등 대회 관련 정보 수신이 어려울 수 있으니 정확히 기입하여 주시기 바랍니다. 대회 참가 신청서는 반드시 독후감과 제출하여 주십시오.</w:t>
          </w:r>
        </w:p>
      </w:docPartBody>
    </w:docPart>
    <w:docPart>
      <w:docPartPr>
        <w:name w:val="290D31FE048740298049E4DA72AA53D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A957BD7-4806-47B4-944F-BA3FD7A9DDE5}"/>
      </w:docPartPr>
      <w:docPartBody>
        <w:p w:rsidR="00A50257" w:rsidRDefault="0014277B" w:rsidP="0014277B">
          <w:pPr>
            <w:pStyle w:val="290D31FE048740298049E4DA72AA53D929"/>
          </w:pPr>
          <w:r w:rsidRPr="00180C4A">
            <w:rPr>
              <w:rStyle w:val="a4"/>
              <w:rFonts w:hint="eastAsia"/>
              <w:b/>
            </w:rPr>
            <w:t>위와</w:t>
          </w:r>
          <w:r w:rsidRPr="00180C4A">
            <w:rPr>
              <w:rStyle w:val="a4"/>
              <w:b/>
            </w:rPr>
            <w:t xml:space="preserve"> 같이 100 CLASSICS에서 시행하는 I Respond to Literature 2022에 참가합니다.</w:t>
          </w:r>
        </w:p>
      </w:docPartBody>
    </w:docPart>
    <w:docPart>
      <w:docPartPr>
        <w:name w:val="1DEE90021C05414D9D14E67FD5E7BBC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593A27B-55F8-4505-B467-DB5221C92A24}"/>
      </w:docPartPr>
      <w:docPartBody>
        <w:p w:rsidR="00A50257" w:rsidRDefault="0014277B" w:rsidP="0014277B">
          <w:pPr>
            <w:pStyle w:val="1DEE90021C05414D9D14E67FD5E7BBC728"/>
          </w:pPr>
          <w:r>
            <w:rPr>
              <w:rStyle w:val="a4"/>
              <w:rFonts w:hint="eastAsia"/>
            </w:rPr>
            <w:t>2</w:t>
          </w:r>
          <w:r>
            <w:rPr>
              <w:rStyle w:val="a4"/>
            </w:rPr>
            <w:t>022</w:t>
          </w:r>
          <w:r>
            <w:rPr>
              <w:rStyle w:val="a4"/>
              <w:rFonts w:hint="eastAsia"/>
            </w:rPr>
            <w:t xml:space="preserve">년 </w:t>
          </w:r>
          <w:r>
            <w:rPr>
              <w:rStyle w:val="a4"/>
            </w:rPr>
            <w:t>00</w:t>
          </w:r>
          <w:r>
            <w:rPr>
              <w:rStyle w:val="a4"/>
              <w:rFonts w:hint="eastAsia"/>
            </w:rPr>
            <w:t xml:space="preserve">월 </w:t>
          </w:r>
          <w:r>
            <w:rPr>
              <w:rStyle w:val="a4"/>
            </w:rPr>
            <w:t>00</w:t>
          </w:r>
          <w:r>
            <w:rPr>
              <w:rStyle w:val="a4"/>
              <w:rFonts w:hint="eastAsia"/>
            </w:rPr>
            <w:t>일</w:t>
          </w:r>
        </w:p>
      </w:docPartBody>
    </w:docPart>
    <w:docPart>
      <w:docPartPr>
        <w:name w:val="6E1C5C597875483599EEEF254F8F72AF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8514F87-07EF-4639-BAF4-C081DF37A2EA}"/>
      </w:docPartPr>
      <w:docPartBody>
        <w:p w:rsidR="00A50257" w:rsidRDefault="0014277B" w:rsidP="0014277B">
          <w:pPr>
            <w:pStyle w:val="6E1C5C597875483599EEEF254F8F72AF28"/>
          </w:pPr>
          <w:r w:rsidRPr="00F8122A">
            <w:rPr>
              <w:rStyle w:val="a4"/>
              <w:rFonts w:hint="eastAsia"/>
            </w:rPr>
            <w:t>신청인</w:t>
          </w:r>
        </w:p>
      </w:docPartBody>
    </w:docPart>
    <w:docPart>
      <w:docPartPr>
        <w:name w:val="553196639D3940B2939F89464E9ED7AD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C7CCB09-5187-4358-98E1-8E9CD139B6A8}"/>
      </w:docPartPr>
      <w:docPartBody>
        <w:p w:rsidR="00A50257" w:rsidRDefault="0014277B" w:rsidP="0014277B">
          <w:pPr>
            <w:pStyle w:val="553196639D3940B2939F89464E9ED7AD28"/>
          </w:pPr>
          <w:r w:rsidRPr="003A659A">
            <w:rPr>
              <w:rStyle w:val="a4"/>
              <w:rFonts w:hint="eastAsia"/>
              <w:b/>
              <w:color w:val="BFBFBF" w:themeColor="background1" w:themeShade="BF"/>
              <w:sz w:val="18"/>
              <w:szCs w:val="18"/>
            </w:rPr>
            <w:t>이곳에 이름을 입력하세요</w:t>
          </w:r>
        </w:p>
      </w:docPartBody>
    </w:docPart>
    <w:docPart>
      <w:docPartPr>
        <w:name w:val="B85A414F3EDE4D44A53EEEFD89F78B9C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546AEC1-F7F0-4FB7-BBC2-D62038FC03AF}"/>
      </w:docPartPr>
      <w:docPartBody>
        <w:p w:rsidR="00A50257" w:rsidRDefault="0014277B" w:rsidP="0014277B">
          <w:pPr>
            <w:pStyle w:val="B85A414F3EDE4D44A53EEEFD89F78B9C28"/>
          </w:pPr>
          <w:r>
            <w:rPr>
              <w:rStyle w:val="a4"/>
            </w:rPr>
            <w:t xml:space="preserve"> (</w:t>
          </w:r>
          <w:r>
            <w:rPr>
              <w:rStyle w:val="a4"/>
              <w:rFonts w:hint="eastAsia"/>
            </w:rPr>
            <w:t>서명)</w:t>
          </w:r>
        </w:p>
      </w:docPartBody>
    </w:docPart>
    <w:docPart>
      <w:docPartPr>
        <w:name w:val="A4E18B301EBB4235BCCF90A906D72A7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EE4DD11-1C91-4CD4-894B-6D8159ADF6AC}"/>
      </w:docPartPr>
      <w:docPartBody>
        <w:p w:rsidR="00A50257" w:rsidRDefault="0014277B" w:rsidP="0014277B">
          <w:pPr>
            <w:pStyle w:val="A4E18B301EBB4235BCCF90A906D72A7E24"/>
          </w:pPr>
          <w:r w:rsidRPr="003B63BD">
            <w:rPr>
              <w:rStyle w:val="a4"/>
              <w:rFonts w:hint="eastAsia"/>
              <w:sz w:val="24"/>
              <w:szCs w:val="24"/>
            </w:rPr>
            <w:t>개인정보이용동의서</w:t>
          </w:r>
        </w:p>
      </w:docPartBody>
    </w:docPart>
    <w:docPart>
      <w:docPartPr>
        <w:name w:val="B923093ECBA6499597472CB35851508F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A65135E-2DAF-4C58-8C28-C00BAB553497}"/>
      </w:docPartPr>
      <w:docPartBody>
        <w:p w:rsidR="0014277B" w:rsidRPr="009E43B9" w:rsidRDefault="0014277B" w:rsidP="00914815">
          <w:p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rPr>
              <w:szCs w:val="20"/>
            </w:rPr>
          </w:pPr>
          <w:r w:rsidRPr="009E43B9">
            <w:rPr>
              <w:rFonts w:hint="eastAsia"/>
              <w:szCs w:val="20"/>
            </w:rPr>
            <w:t>1. 개인정보 수집</w:t>
          </w:r>
          <w:r w:rsidRPr="009E43B9">
            <w:rPr>
              <w:rFonts w:eastAsiaTheme="minorHAnsi"/>
              <w:szCs w:val="20"/>
            </w:rPr>
            <w:t>·</w:t>
          </w:r>
          <w:r w:rsidRPr="009E43B9">
            <w:rPr>
              <w:rFonts w:hint="eastAsia"/>
              <w:szCs w:val="20"/>
            </w:rPr>
            <w:t>이용 목적:</w:t>
          </w:r>
          <w:r w:rsidRPr="009E43B9">
            <w:rPr>
              <w:szCs w:val="20"/>
            </w:rPr>
            <w:t xml:space="preserve"> </w:t>
          </w:r>
          <w:r w:rsidRPr="00914815">
            <w:rPr>
              <w:rFonts w:hint="eastAsia"/>
              <w:szCs w:val="20"/>
            </w:rPr>
            <w:t>참가 등록,</w:t>
          </w:r>
          <w:r w:rsidRPr="00914815">
            <w:rPr>
              <w:szCs w:val="20"/>
            </w:rPr>
            <w:t xml:space="preserve"> </w:t>
          </w:r>
          <w:r w:rsidRPr="00914815">
            <w:rPr>
              <w:rFonts w:hint="eastAsia"/>
              <w:szCs w:val="20"/>
            </w:rPr>
            <w:t>독후감 접수</w:t>
          </w:r>
          <w:r w:rsidRPr="00914815">
            <w:rPr>
              <w:rFonts w:eastAsiaTheme="minorHAnsi"/>
              <w:szCs w:val="20"/>
            </w:rPr>
            <w:t>·</w:t>
          </w:r>
          <w:r w:rsidRPr="00914815">
            <w:rPr>
              <w:rFonts w:cs="맑은 고딕" w:hint="eastAsia"/>
              <w:szCs w:val="20"/>
            </w:rPr>
            <w:t>심사</w:t>
          </w:r>
          <w:r w:rsidRPr="00914815">
            <w:rPr>
              <w:rFonts w:eastAsiaTheme="minorHAnsi"/>
              <w:szCs w:val="20"/>
            </w:rPr>
            <w:t xml:space="preserve">, </w:t>
          </w:r>
          <w:r w:rsidRPr="00914815">
            <w:rPr>
              <w:rFonts w:cs="맑은 고딕" w:hint="eastAsia"/>
              <w:szCs w:val="20"/>
            </w:rPr>
            <w:t>결과</w:t>
          </w:r>
          <w:r w:rsidRPr="00914815">
            <w:rPr>
              <w:rFonts w:eastAsiaTheme="minorHAnsi" w:hint="eastAsia"/>
              <w:szCs w:val="20"/>
            </w:rPr>
            <w:t xml:space="preserve"> </w:t>
          </w:r>
          <w:r w:rsidRPr="00914815">
            <w:rPr>
              <w:rFonts w:cs="맑은 고딕" w:hint="eastAsia"/>
              <w:szCs w:val="20"/>
            </w:rPr>
            <w:t>발표</w:t>
          </w:r>
          <w:r w:rsidRPr="00914815">
            <w:rPr>
              <w:rFonts w:eastAsiaTheme="minorHAnsi" w:hint="eastAsia"/>
              <w:szCs w:val="20"/>
            </w:rPr>
            <w:t>,</w:t>
          </w:r>
          <w:r w:rsidRPr="00914815">
            <w:rPr>
              <w:rFonts w:eastAsiaTheme="minorHAnsi"/>
              <w:szCs w:val="20"/>
            </w:rPr>
            <w:t xml:space="preserve"> </w:t>
          </w:r>
          <w:r w:rsidRPr="00914815">
            <w:rPr>
              <w:rFonts w:cs="맑은 고딕" w:hint="eastAsia"/>
              <w:szCs w:val="20"/>
            </w:rPr>
            <w:t>독후감</w:t>
          </w:r>
          <w:r w:rsidRPr="00914815">
            <w:rPr>
              <w:rFonts w:eastAsiaTheme="minorHAnsi" w:hint="eastAsia"/>
              <w:szCs w:val="20"/>
            </w:rPr>
            <w:t xml:space="preserve"> </w:t>
          </w:r>
          <w:r w:rsidRPr="00914815">
            <w:rPr>
              <w:rFonts w:cs="맑은 고딕" w:hint="eastAsia"/>
              <w:szCs w:val="20"/>
            </w:rPr>
            <w:t>활용</w:t>
          </w:r>
          <w:r w:rsidRPr="00914815">
            <w:rPr>
              <w:rFonts w:eastAsiaTheme="minorHAnsi" w:hint="eastAsia"/>
              <w:szCs w:val="20"/>
            </w:rPr>
            <w:t xml:space="preserve"> </w:t>
          </w:r>
          <w:r w:rsidRPr="00914815">
            <w:rPr>
              <w:rFonts w:cs="맑은 고딕" w:hint="eastAsia"/>
              <w:szCs w:val="20"/>
            </w:rPr>
            <w:t>등</w:t>
          </w:r>
          <w:r w:rsidRPr="00914815">
            <w:rPr>
              <w:rFonts w:eastAsiaTheme="minorHAnsi" w:hint="eastAsia"/>
              <w:szCs w:val="20"/>
            </w:rPr>
            <w:t>.</w:t>
          </w:r>
        </w:p>
        <w:p w:rsidR="0014277B" w:rsidRPr="00914815" w:rsidRDefault="0014277B" w:rsidP="00914815">
          <w:p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rPr>
              <w:b/>
              <w:szCs w:val="20"/>
            </w:rPr>
          </w:pPr>
          <w:r w:rsidRPr="009E43B9">
            <w:rPr>
              <w:rFonts w:hint="eastAsia"/>
              <w:szCs w:val="20"/>
            </w:rPr>
            <w:t>2. 개인정보 수집</w:t>
          </w:r>
          <w:r w:rsidRPr="009E43B9">
            <w:rPr>
              <w:rFonts w:eastAsiaTheme="minorHAnsi"/>
              <w:szCs w:val="20"/>
            </w:rPr>
            <w:t>·</w:t>
          </w:r>
          <w:r w:rsidRPr="009E43B9">
            <w:rPr>
              <w:rFonts w:hint="eastAsia"/>
              <w:szCs w:val="20"/>
            </w:rPr>
            <w:t>이용 항목</w:t>
          </w:r>
          <w:r w:rsidRPr="009E43B9">
            <w:rPr>
              <w:szCs w:val="20"/>
            </w:rPr>
            <w:t xml:space="preserve">: </w:t>
          </w:r>
          <w:r w:rsidRPr="00914815">
            <w:rPr>
              <w:rFonts w:hint="eastAsia"/>
              <w:szCs w:val="20"/>
            </w:rPr>
            <w:t>성명(국/영문)</w:t>
          </w:r>
          <w:r w:rsidRPr="00914815">
            <w:rPr>
              <w:szCs w:val="20"/>
            </w:rPr>
            <w:t xml:space="preserve">, </w:t>
          </w:r>
          <w:r w:rsidRPr="00914815">
            <w:rPr>
              <w:rFonts w:hint="eastAsia"/>
              <w:szCs w:val="20"/>
            </w:rPr>
            <w:t>생년월일,</w:t>
          </w:r>
          <w:r w:rsidRPr="00914815">
            <w:rPr>
              <w:szCs w:val="20"/>
            </w:rPr>
            <w:t xml:space="preserve"> </w:t>
          </w:r>
          <w:r w:rsidRPr="00914815">
            <w:rPr>
              <w:rFonts w:hint="eastAsia"/>
              <w:szCs w:val="20"/>
            </w:rPr>
            <w:t>연락처(학생 및 부모님 휴대폰 번호)</w:t>
          </w:r>
          <w:r w:rsidRPr="00914815">
            <w:rPr>
              <w:szCs w:val="20"/>
            </w:rPr>
            <w:t xml:space="preserve"> </w:t>
          </w:r>
          <w:r w:rsidRPr="00914815">
            <w:rPr>
              <w:rFonts w:hint="eastAsia"/>
              <w:szCs w:val="20"/>
            </w:rPr>
            <w:t>등.</w:t>
          </w:r>
        </w:p>
        <w:p w:rsidR="0014277B" w:rsidRPr="009E43B9" w:rsidRDefault="0014277B" w:rsidP="00914815">
          <w:p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rPr>
              <w:szCs w:val="20"/>
            </w:rPr>
          </w:pPr>
          <w:r w:rsidRPr="009E43B9">
            <w:rPr>
              <w:rFonts w:hint="eastAsia"/>
              <w:szCs w:val="20"/>
            </w:rPr>
            <w:t>3. 개인정보 보유</w:t>
          </w:r>
          <w:r w:rsidRPr="009E43B9">
            <w:rPr>
              <w:rFonts w:eastAsiaTheme="minorHAnsi"/>
              <w:szCs w:val="20"/>
            </w:rPr>
            <w:t>·</w:t>
          </w:r>
          <w:r w:rsidRPr="009E43B9">
            <w:rPr>
              <w:rFonts w:hint="eastAsia"/>
              <w:szCs w:val="20"/>
            </w:rPr>
            <w:t xml:space="preserve">이용 기간: </w:t>
          </w:r>
          <w:r w:rsidRPr="00914815">
            <w:rPr>
              <w:rFonts w:hint="eastAsia"/>
              <w:szCs w:val="20"/>
            </w:rPr>
            <w:t>2년간.</w:t>
          </w:r>
        </w:p>
        <w:p w:rsidR="0014277B" w:rsidRPr="00914815" w:rsidRDefault="0014277B" w:rsidP="00914815">
          <w:p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rPr>
              <w:b/>
              <w:szCs w:val="20"/>
            </w:rPr>
          </w:pPr>
          <w:r w:rsidRPr="00914815">
            <w:rPr>
              <w:szCs w:val="20"/>
            </w:rPr>
            <w:t xml:space="preserve">* </w:t>
          </w:r>
          <w:r w:rsidRPr="00914815">
            <w:rPr>
              <w:rFonts w:hint="eastAsia"/>
              <w:szCs w:val="20"/>
            </w:rPr>
            <w:t>귀하께서는 개인정보 수집 및 이용에 거부할 권리가 있습니다.</w:t>
          </w:r>
          <w:r w:rsidRPr="00914815">
            <w:rPr>
              <w:szCs w:val="20"/>
            </w:rPr>
            <w:t xml:space="preserve"> </w:t>
          </w:r>
          <w:r w:rsidRPr="00914815">
            <w:rPr>
              <w:rFonts w:hint="eastAsia"/>
              <w:szCs w:val="20"/>
            </w:rPr>
            <w:t>다만 동의를 거부할 경우 원활한 심사가 어려운 관계로 대회 참가가 제한될 수 있습니다.</w:t>
          </w:r>
        </w:p>
        <w:p w:rsidR="0014277B" w:rsidRPr="00DD5039" w:rsidRDefault="0014277B" w:rsidP="00914815">
          <w:p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rPr>
              <w:b/>
              <w:szCs w:val="20"/>
            </w:rPr>
          </w:pPr>
          <w:r w:rsidRPr="00914815">
            <w:rPr>
              <w:szCs w:val="20"/>
            </w:rPr>
            <w:t xml:space="preserve">* </w:t>
          </w:r>
          <w:r w:rsidRPr="00914815">
            <w:rPr>
              <w:rFonts w:hint="eastAsia"/>
              <w:szCs w:val="20"/>
            </w:rPr>
            <w:t xml:space="preserve">수집된 개인정보는 </w:t>
          </w:r>
          <w:r w:rsidRPr="00914815">
            <w:rPr>
              <w:szCs w:val="20"/>
            </w:rPr>
            <w:t>“</w:t>
          </w:r>
          <w:r w:rsidRPr="00914815">
            <w:rPr>
              <w:rFonts w:hint="eastAsia"/>
              <w:szCs w:val="20"/>
            </w:rPr>
            <w:t>개인정보보호법</w:t>
          </w:r>
          <w:r w:rsidRPr="00914815">
            <w:rPr>
              <w:szCs w:val="20"/>
            </w:rPr>
            <w:t>”</w:t>
          </w:r>
          <w:r w:rsidRPr="00914815">
            <w:rPr>
              <w:rFonts w:hint="eastAsia"/>
              <w:szCs w:val="20"/>
            </w:rPr>
            <w:t>에 따라 보호되며,</w:t>
          </w:r>
          <w:r w:rsidRPr="00914815">
            <w:rPr>
              <w:szCs w:val="20"/>
            </w:rPr>
            <w:t xml:space="preserve"> </w:t>
          </w:r>
          <w:r w:rsidRPr="00914815">
            <w:rPr>
              <w:rFonts w:hint="eastAsia"/>
              <w:szCs w:val="20"/>
            </w:rPr>
            <w:t>영리 목적으로 활용되지 않습니다.</w:t>
          </w:r>
          <w:r>
            <w:rPr>
              <w:szCs w:val="20"/>
            </w:rPr>
            <w:br/>
          </w:r>
        </w:p>
        <w:p w:rsidR="00A50257" w:rsidRDefault="0014277B" w:rsidP="0014277B">
          <w:pPr>
            <w:pStyle w:val="B923093ECBA6499597472CB35851508F24"/>
          </w:pPr>
          <w:r w:rsidRPr="009E43B9">
            <w:rPr>
              <w:rFonts w:hint="eastAsia"/>
            </w:rPr>
            <w:t>위와 같이 개인정보를 수집</w:t>
          </w:r>
          <w:r w:rsidRPr="009E43B9">
            <w:rPr>
              <w:rFonts w:eastAsiaTheme="minorHAnsi"/>
            </w:rPr>
            <w:t>·</w:t>
          </w:r>
          <w:r w:rsidRPr="009E43B9">
            <w:rPr>
              <w:rFonts w:cs="맑은 고딕" w:hint="eastAsia"/>
            </w:rPr>
            <w:t>이용하는</w:t>
          </w:r>
          <w:r w:rsidRPr="009E43B9">
            <w:rPr>
              <w:rFonts w:eastAsiaTheme="minorHAnsi" w:hint="eastAsia"/>
            </w:rPr>
            <w:t xml:space="preserve"> </w:t>
          </w:r>
          <w:r w:rsidRPr="009E43B9">
            <w:rPr>
              <w:rFonts w:cs="맑은 고딕" w:hint="eastAsia"/>
            </w:rPr>
            <w:t>데</w:t>
          </w:r>
          <w:r w:rsidRPr="009E43B9">
            <w:rPr>
              <w:rFonts w:eastAsiaTheme="minorHAnsi" w:hint="eastAsia"/>
            </w:rPr>
            <w:t xml:space="preserve"> </w:t>
          </w:r>
          <w:r w:rsidRPr="009E43B9">
            <w:rPr>
              <w:rFonts w:cs="맑은 고딕" w:hint="eastAsia"/>
            </w:rPr>
            <w:t>동의하십니까</w:t>
          </w:r>
          <w:r w:rsidRPr="009E43B9">
            <w:rPr>
              <w:rFonts w:eastAsiaTheme="minorHAnsi" w:hint="eastAsia"/>
            </w:rPr>
            <w:t>?</w:t>
          </w:r>
        </w:p>
      </w:docPartBody>
    </w:docPart>
    <w:docPart>
      <w:docPartPr>
        <w:name w:val="F02E31BC55A44557B377B8A00273774B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B30994E-994E-48EF-958B-6EC4CE613E53}"/>
      </w:docPartPr>
      <w:docPartBody>
        <w:p w:rsidR="00A50257" w:rsidRDefault="0014277B" w:rsidP="0014277B">
          <w:pPr>
            <w:pStyle w:val="F02E31BC55A44557B377B8A00273774B24"/>
          </w:pPr>
          <w:r w:rsidRPr="00DD5039">
            <w:rPr>
              <w:rStyle w:val="a4"/>
              <w:rFonts w:hint="eastAsia"/>
            </w:rPr>
            <w:t>동의함</w:t>
          </w:r>
        </w:p>
      </w:docPartBody>
    </w:docPart>
    <w:docPart>
      <w:docPartPr>
        <w:name w:val="5D8F9A4CC9DB44FBA9C5CD03F3F4940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0D638FC-2EFB-4BDA-AE07-C5C24938000C}"/>
      </w:docPartPr>
      <w:docPartBody>
        <w:p w:rsidR="00A50257" w:rsidRDefault="0014277B" w:rsidP="0014277B">
          <w:pPr>
            <w:pStyle w:val="5D8F9A4CC9DB44FBA9C5CD03F3F4940A24"/>
          </w:pPr>
          <w:r w:rsidRPr="00DD5039">
            <w:rPr>
              <w:rFonts w:hint="eastAsia"/>
            </w:rPr>
            <w:t>동의하지 않음</w:t>
          </w:r>
        </w:p>
      </w:docPartBody>
    </w:docPart>
    <w:docPart>
      <w:docPartPr>
        <w:name w:val="B4C8C27CA78B4081BF9967EBDC487C5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490E86F-77D2-4D9B-9E62-F11D9DA1BA7C}"/>
      </w:docPartPr>
      <w:docPartBody>
        <w:p w:rsidR="00A50257" w:rsidRDefault="0014277B" w:rsidP="0014277B">
          <w:pPr>
            <w:pStyle w:val="B4C8C27CA78B4081BF9967EBDC487C5124"/>
          </w:pPr>
          <w:r w:rsidRPr="00FD35A9">
            <w:rPr>
              <w:rStyle w:val="a4"/>
              <w:rFonts w:hint="eastAsia"/>
              <w:sz w:val="24"/>
              <w:szCs w:val="24"/>
            </w:rPr>
            <w:t>저작권</w:t>
          </w:r>
          <w:r w:rsidRPr="00FD35A9">
            <w:rPr>
              <w:rStyle w:val="a4"/>
              <w:sz w:val="24"/>
              <w:szCs w:val="24"/>
            </w:rPr>
            <w:t xml:space="preserve"> 귀속 및 이용 동의서</w:t>
          </w:r>
        </w:p>
      </w:docPartBody>
    </w:docPart>
    <w:docPart>
      <w:docPartPr>
        <w:name w:val="BB8ADEA1605047DB94E05ECBA7E4F75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2308A970-084A-48DA-914C-7A95563F00AC}"/>
      </w:docPartPr>
      <w:docPartBody>
        <w:p w:rsidR="0014277B" w:rsidRPr="009E43B9" w:rsidRDefault="0014277B" w:rsidP="00DD5039">
          <w:p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rPr>
              <w:szCs w:val="20"/>
            </w:rPr>
          </w:pPr>
          <w:r w:rsidRPr="00DD5039">
            <w:rPr>
              <w:rFonts w:hint="eastAsia"/>
              <w:szCs w:val="20"/>
            </w:rPr>
            <w:t>출품작에 대한 저작권은 응모자에게 있으며,</w:t>
          </w:r>
          <w:r w:rsidRPr="00DD5039">
            <w:rPr>
              <w:szCs w:val="20"/>
            </w:rPr>
            <w:t xml:space="preserve"> </w:t>
          </w:r>
          <w:r w:rsidRPr="00DD5039">
            <w:rPr>
              <w:rFonts w:hint="eastAsia"/>
              <w:szCs w:val="20"/>
            </w:rPr>
            <w:t>수상 후에도 입상자에게 귀속됨을 원칙으로 합니다.</w:t>
          </w:r>
          <w:r w:rsidRPr="00DD5039">
            <w:rPr>
              <w:szCs w:val="20"/>
            </w:rPr>
            <w:t xml:space="preserve"> </w:t>
          </w:r>
          <w:r w:rsidRPr="00DD5039">
            <w:rPr>
              <w:rFonts w:hint="eastAsia"/>
              <w:szCs w:val="20"/>
            </w:rPr>
            <w:t>다만,</w:t>
          </w:r>
          <w:r w:rsidRPr="00DD5039">
            <w:rPr>
              <w:szCs w:val="20"/>
            </w:rPr>
            <w:t xml:space="preserve"> 합당한 보상(상장 및 부상)을 지급함을 전제로 수상작에 한하여 5년 동안 대회 취지 및 목적 달성을 위해 주최가 복제, 배포 등의 방식으로 이용하는 것에 동의합니다.</w:t>
          </w:r>
          <w:r>
            <w:rPr>
              <w:szCs w:val="20"/>
            </w:rPr>
            <w:br/>
          </w:r>
        </w:p>
        <w:p w:rsidR="00A50257" w:rsidRDefault="0014277B" w:rsidP="0014277B">
          <w:pPr>
            <w:pStyle w:val="BB8ADEA1605047DB94E05ECBA7E4F75224"/>
          </w:pPr>
          <w:r w:rsidRPr="009E43B9">
            <w:rPr>
              <w:rFonts w:hint="eastAsia"/>
            </w:rPr>
            <w:t>위와 같이 개인정보를 수집</w:t>
          </w:r>
          <w:r w:rsidRPr="009E43B9">
            <w:rPr>
              <w:rFonts w:eastAsiaTheme="minorHAnsi"/>
            </w:rPr>
            <w:t>·</w:t>
          </w:r>
          <w:r w:rsidRPr="009E43B9">
            <w:rPr>
              <w:rFonts w:cs="맑은 고딕" w:hint="eastAsia"/>
            </w:rPr>
            <w:t>이용하는</w:t>
          </w:r>
          <w:r w:rsidRPr="009E43B9">
            <w:rPr>
              <w:rFonts w:eastAsiaTheme="minorHAnsi" w:hint="eastAsia"/>
            </w:rPr>
            <w:t xml:space="preserve"> </w:t>
          </w:r>
          <w:r w:rsidRPr="009E43B9">
            <w:rPr>
              <w:rFonts w:cs="맑은 고딕" w:hint="eastAsia"/>
            </w:rPr>
            <w:t>데</w:t>
          </w:r>
          <w:r w:rsidRPr="009E43B9">
            <w:rPr>
              <w:rFonts w:eastAsiaTheme="minorHAnsi" w:hint="eastAsia"/>
            </w:rPr>
            <w:t xml:space="preserve"> </w:t>
          </w:r>
          <w:r w:rsidRPr="009E43B9">
            <w:rPr>
              <w:rFonts w:cs="맑은 고딕" w:hint="eastAsia"/>
            </w:rPr>
            <w:t>동의하십니까</w:t>
          </w:r>
          <w:r w:rsidRPr="009E43B9">
            <w:rPr>
              <w:rFonts w:eastAsiaTheme="minorHAnsi" w:hint="eastAsia"/>
            </w:rPr>
            <w:t>?</w:t>
          </w:r>
        </w:p>
      </w:docPartBody>
    </w:docPart>
    <w:docPart>
      <w:docPartPr>
        <w:name w:val="51E31F8E96FB4EDB83A8A252AF19443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21895B2-AD07-428D-8AC8-4EEB941D1CC1}"/>
      </w:docPartPr>
      <w:docPartBody>
        <w:p w:rsidR="00A50257" w:rsidRDefault="0014277B" w:rsidP="0014277B">
          <w:pPr>
            <w:pStyle w:val="51E31F8E96FB4EDB83A8A252AF19443A24"/>
          </w:pPr>
          <w:r w:rsidRPr="00DD5039">
            <w:rPr>
              <w:rStyle w:val="a4"/>
              <w:rFonts w:hint="eastAsia"/>
            </w:rPr>
            <w:t>동의함</w:t>
          </w:r>
        </w:p>
      </w:docPartBody>
    </w:docPart>
    <w:docPart>
      <w:docPartPr>
        <w:name w:val="1F17EF98890F43BDB294CC2493C8B9D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E5DA271E-2DAF-4AD1-9C69-EDF8B5EAB243}"/>
      </w:docPartPr>
      <w:docPartBody>
        <w:p w:rsidR="00A50257" w:rsidRDefault="0014277B" w:rsidP="0014277B">
          <w:pPr>
            <w:pStyle w:val="1F17EF98890F43BDB294CC2493C8B9DE24"/>
          </w:pPr>
          <w:r w:rsidRPr="00DD5039">
            <w:rPr>
              <w:rFonts w:hint="eastAsia"/>
            </w:rPr>
            <w:t>동의하지 않음</w:t>
          </w:r>
        </w:p>
      </w:docPartBody>
    </w:docPart>
    <w:docPart>
      <w:docPartPr>
        <w:name w:val="0FA7BE5DF339455986A70A83ED0D4A4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9204852-556D-42A9-AFA2-72296D9B6CF0}"/>
      </w:docPartPr>
      <w:docPartBody>
        <w:p w:rsidR="0014277B" w:rsidRDefault="0014277B" w:rsidP="0014277B">
          <w:pPr>
            <w:pStyle w:val="0FA7BE5DF339455986A70A83ED0D4A4411"/>
          </w:pPr>
          <w:r w:rsidRPr="00141487">
            <w:rPr>
              <w:rFonts w:hint="eastAsia"/>
            </w:rPr>
            <w:t>본인 연락처</w:t>
          </w:r>
        </w:p>
      </w:docPartBody>
    </w:docPart>
    <w:docPart>
      <w:docPartPr>
        <w:name w:val="812944AD9E814984AFD68B86CF55979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6DE067A-97D4-46E5-AB22-6F0C2BBA81E7}"/>
      </w:docPartPr>
      <w:docPartBody>
        <w:p w:rsidR="0014277B" w:rsidRDefault="0014277B" w:rsidP="00A50257">
          <w:pPr>
            <w:pStyle w:val="812944AD9E814984AFD68B86CF55979A"/>
          </w:pPr>
          <w:r w:rsidRPr="00141487">
            <w:t>010-0000-0000</w:t>
          </w:r>
        </w:p>
      </w:docPartBody>
    </w:docPart>
    <w:docPart>
      <w:docPartPr>
        <w:name w:val="459ECF629B254CEC97E7EA326D324A5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D6E67AC-EA87-4576-9D0C-96FDD44D4091}"/>
      </w:docPartPr>
      <w:docPartBody>
        <w:p w:rsidR="0014277B" w:rsidRDefault="0014277B" w:rsidP="0014277B">
          <w:pPr>
            <w:pStyle w:val="459ECF629B254CEC97E7EA326D324A5211"/>
          </w:pPr>
          <w:r w:rsidRPr="00A726F2">
            <w:rPr>
              <w:rFonts w:hint="eastAsia"/>
              <w:b/>
            </w:rPr>
            <w:t>부모님 연락처</w:t>
          </w:r>
        </w:p>
      </w:docPartBody>
    </w:docPart>
    <w:docPart>
      <w:docPartPr>
        <w:name w:val="E93B247000DC4B39AD796B63537F061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A0C4DFD-7C5A-4809-A713-07D55032821B}"/>
      </w:docPartPr>
      <w:docPartBody>
        <w:p w:rsidR="0014277B" w:rsidRDefault="0014277B" w:rsidP="00A50257">
          <w:pPr>
            <w:pStyle w:val="E93B247000DC4B39AD796B63537F0614"/>
          </w:pPr>
          <w:r>
            <w:t>010-0000-0000</w:t>
          </w:r>
        </w:p>
      </w:docPartBody>
    </w:docPart>
    <w:docPart>
      <w:docPartPr>
        <w:name w:val="DF6B8B31182C4D1B9574A0AAFD8BB60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1B4FACB-77B5-4008-8CB3-E90A3BE2662C}"/>
      </w:docPartPr>
      <w:docPartBody>
        <w:p w:rsidR="0014277B" w:rsidRDefault="0014277B" w:rsidP="0014277B">
          <w:pPr>
            <w:pStyle w:val="DF6B8B31182C4D1B9574A0AAFD8BB60411"/>
          </w:pPr>
          <w:r>
            <w:rPr>
              <w:rFonts w:hint="eastAsia"/>
            </w:rPr>
            <w:t>학교 이름 입력</w:t>
          </w:r>
        </w:p>
      </w:docPartBody>
    </w:docPart>
    <w:docPart>
      <w:docPartPr>
        <w:name w:val="94CCC523F7244C04A9E7C43D6649981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E04CD786-9AA6-4DBA-8E6B-756DA24C11B8}"/>
      </w:docPartPr>
      <w:docPartBody>
        <w:p w:rsidR="0014277B" w:rsidRDefault="0014277B" w:rsidP="0014277B">
          <w:pPr>
            <w:pStyle w:val="94CCC523F7244C04A9E7C43D6649981811"/>
          </w:pPr>
          <w:r>
            <w:rPr>
              <w:rFonts w:hint="eastAsia"/>
            </w:rPr>
            <w:t>학년 입력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sDel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73C"/>
    <w:rsid w:val="0014277B"/>
    <w:rsid w:val="001D6626"/>
    <w:rsid w:val="002D5579"/>
    <w:rsid w:val="00414693"/>
    <w:rsid w:val="007F173C"/>
    <w:rsid w:val="00A5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4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7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iPriority="0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iPriority="0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3">
    <w:name w:val="heading 3"/>
    <w:basedOn w:val="a"/>
    <w:next w:val="a"/>
    <w:link w:val="3Char"/>
    <w:uiPriority w:val="4"/>
    <w:semiHidden/>
    <w:unhideWhenUsed/>
    <w:rsid w:val="007F173C"/>
    <w:pPr>
      <w:keepNext/>
      <w:keepLines/>
      <w:widowControl/>
      <w:wordWrap/>
      <w:autoSpaceDE/>
      <w:autoSpaceDN/>
      <w:spacing w:before="40" w:after="0" w:line="240" w:lineRule="auto"/>
      <w:jc w:val="left"/>
      <w:outlineLvl w:val="2"/>
    </w:pPr>
    <w:rPr>
      <w:rFonts w:ascii="맑은 고딕" w:eastAsia="맑은 고딕" w:hAnsi="맑은 고딕" w:cstheme="majorBidi"/>
      <w:color w:val="1F4D78" w:themeColor="accent1" w:themeShade="7F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EE7D3532B0C450C9A9D949AFD3C86A2">
    <w:name w:val="6EE7D3532B0C450C9A9D949AFD3C86A2"/>
    <w:pPr>
      <w:widowControl w:val="0"/>
      <w:wordWrap w:val="0"/>
      <w:autoSpaceDE w:val="0"/>
      <w:autoSpaceDN w:val="0"/>
    </w:pPr>
  </w:style>
  <w:style w:type="paragraph" w:customStyle="1" w:styleId="229638C2521A49188B37A66FAD1D302D">
    <w:name w:val="229638C2521A49188B37A66FAD1D302D"/>
    <w:pPr>
      <w:widowControl w:val="0"/>
      <w:wordWrap w:val="0"/>
      <w:autoSpaceDE w:val="0"/>
      <w:autoSpaceDN w:val="0"/>
    </w:pPr>
  </w:style>
  <w:style w:type="paragraph" w:customStyle="1" w:styleId="1E9BABFB62204680BD623BC2954497F0">
    <w:name w:val="1E9BABFB62204680BD623BC2954497F0"/>
    <w:pPr>
      <w:widowControl w:val="0"/>
      <w:wordWrap w:val="0"/>
      <w:autoSpaceDE w:val="0"/>
      <w:autoSpaceDN w:val="0"/>
    </w:pPr>
  </w:style>
  <w:style w:type="paragraph" w:customStyle="1" w:styleId="3C477C8DEBDD4A25B07A42F112EBF7D1">
    <w:name w:val="3C477C8DEBDD4A25B07A42F112EBF7D1"/>
    <w:pPr>
      <w:widowControl w:val="0"/>
      <w:wordWrap w:val="0"/>
      <w:autoSpaceDE w:val="0"/>
      <w:autoSpaceDN w:val="0"/>
    </w:pPr>
  </w:style>
  <w:style w:type="paragraph" w:customStyle="1" w:styleId="3312D08EFC3D4E16A48985E4FF7700A7">
    <w:name w:val="3312D08EFC3D4E16A48985E4FF7700A7"/>
    <w:pPr>
      <w:widowControl w:val="0"/>
      <w:wordWrap w:val="0"/>
      <w:autoSpaceDE w:val="0"/>
      <w:autoSpaceDN w:val="0"/>
    </w:pPr>
  </w:style>
  <w:style w:type="paragraph" w:customStyle="1" w:styleId="76E00D1988E64A779D6152C7D861ABC5">
    <w:name w:val="76E00D1988E64A779D6152C7D861ABC5"/>
    <w:pPr>
      <w:widowControl w:val="0"/>
      <w:wordWrap w:val="0"/>
      <w:autoSpaceDE w:val="0"/>
      <w:autoSpaceDN w:val="0"/>
    </w:pPr>
  </w:style>
  <w:style w:type="paragraph" w:customStyle="1" w:styleId="651B16DDBBF74E1DA8AD702FD2D107FA">
    <w:name w:val="651B16DDBBF74E1DA8AD702FD2D107FA"/>
    <w:pPr>
      <w:widowControl w:val="0"/>
      <w:wordWrap w:val="0"/>
      <w:autoSpaceDE w:val="0"/>
      <w:autoSpaceDN w:val="0"/>
    </w:pPr>
  </w:style>
  <w:style w:type="paragraph" w:customStyle="1" w:styleId="0AF1A10F029945E4808AF2578873D368">
    <w:name w:val="0AF1A10F029945E4808AF2578873D368"/>
    <w:pPr>
      <w:widowControl w:val="0"/>
      <w:wordWrap w:val="0"/>
      <w:autoSpaceDE w:val="0"/>
      <w:autoSpaceDN w:val="0"/>
    </w:pPr>
  </w:style>
  <w:style w:type="paragraph" w:customStyle="1" w:styleId="80CD8EBFED6B42B58E6209E5ACF175C9">
    <w:name w:val="80CD8EBFED6B42B58E6209E5ACF175C9"/>
    <w:pPr>
      <w:widowControl w:val="0"/>
      <w:wordWrap w:val="0"/>
      <w:autoSpaceDE w:val="0"/>
      <w:autoSpaceDN w:val="0"/>
    </w:pPr>
  </w:style>
  <w:style w:type="paragraph" w:customStyle="1" w:styleId="FF9F38B2D5E641DA87BFC9544206FB9C">
    <w:name w:val="FF9F38B2D5E641DA87BFC9544206FB9C"/>
    <w:pPr>
      <w:widowControl w:val="0"/>
      <w:wordWrap w:val="0"/>
      <w:autoSpaceDE w:val="0"/>
      <w:autoSpaceDN w:val="0"/>
    </w:pPr>
  </w:style>
  <w:style w:type="paragraph" w:customStyle="1" w:styleId="DD1098ACE1CE46C295C786F49C6089AF">
    <w:name w:val="DD1098ACE1CE46C295C786F49C6089AF"/>
    <w:pPr>
      <w:widowControl w:val="0"/>
      <w:wordWrap w:val="0"/>
      <w:autoSpaceDE w:val="0"/>
      <w:autoSpaceDN w:val="0"/>
    </w:pPr>
  </w:style>
  <w:style w:type="paragraph" w:customStyle="1" w:styleId="51B0554D3F1843C9A9E760BBD73FBAE7">
    <w:name w:val="51B0554D3F1843C9A9E760BBD73FBAE7"/>
    <w:pPr>
      <w:widowControl w:val="0"/>
      <w:wordWrap w:val="0"/>
      <w:autoSpaceDE w:val="0"/>
      <w:autoSpaceDN w:val="0"/>
    </w:pPr>
  </w:style>
  <w:style w:type="paragraph" w:customStyle="1" w:styleId="58055DEF56AE4AAF80685C86A69B46F2">
    <w:name w:val="58055DEF56AE4AAF80685C86A69B46F2"/>
    <w:pPr>
      <w:widowControl w:val="0"/>
      <w:wordWrap w:val="0"/>
      <w:autoSpaceDE w:val="0"/>
      <w:autoSpaceDN w:val="0"/>
    </w:pPr>
  </w:style>
  <w:style w:type="paragraph" w:customStyle="1" w:styleId="8890AB5F14274DDC823B120BD8ACBAB5">
    <w:name w:val="8890AB5F14274DDC823B120BD8ACBAB5"/>
    <w:pPr>
      <w:widowControl w:val="0"/>
      <w:wordWrap w:val="0"/>
      <w:autoSpaceDE w:val="0"/>
      <w:autoSpaceDN w:val="0"/>
    </w:pPr>
  </w:style>
  <w:style w:type="paragraph" w:customStyle="1" w:styleId="FDCA1B72BADD422DBB692F2B98BEBAF9">
    <w:name w:val="FDCA1B72BADD422DBB692F2B98BEBAF9"/>
    <w:pPr>
      <w:widowControl w:val="0"/>
      <w:wordWrap w:val="0"/>
      <w:autoSpaceDE w:val="0"/>
      <w:autoSpaceDN w:val="0"/>
    </w:pPr>
  </w:style>
  <w:style w:type="paragraph" w:customStyle="1" w:styleId="816F275B874148F29D0DC52B484C9A00">
    <w:name w:val="816F275B874148F29D0DC52B484C9A00"/>
    <w:pPr>
      <w:widowControl w:val="0"/>
      <w:wordWrap w:val="0"/>
      <w:autoSpaceDE w:val="0"/>
      <w:autoSpaceDN w:val="0"/>
    </w:pPr>
  </w:style>
  <w:style w:type="paragraph" w:customStyle="1" w:styleId="FA219123026B45A7889C3D9D0C28773E">
    <w:name w:val="FA219123026B45A7889C3D9D0C28773E"/>
    <w:pPr>
      <w:widowControl w:val="0"/>
      <w:wordWrap w:val="0"/>
      <w:autoSpaceDE w:val="0"/>
      <w:autoSpaceDN w:val="0"/>
    </w:pPr>
  </w:style>
  <w:style w:type="paragraph" w:customStyle="1" w:styleId="D4D8F80E932C4BBBB93F0CD29ED1BCB7">
    <w:name w:val="D4D8F80E932C4BBBB93F0CD29ED1BCB7"/>
    <w:pPr>
      <w:widowControl w:val="0"/>
      <w:wordWrap w:val="0"/>
      <w:autoSpaceDE w:val="0"/>
      <w:autoSpaceDN w:val="0"/>
    </w:pPr>
  </w:style>
  <w:style w:type="paragraph" w:customStyle="1" w:styleId="6C2F019B6AED4989BF7F8FFCD33DB8A7">
    <w:name w:val="6C2F019B6AED4989BF7F8FFCD33DB8A7"/>
    <w:pPr>
      <w:widowControl w:val="0"/>
      <w:wordWrap w:val="0"/>
      <w:autoSpaceDE w:val="0"/>
      <w:autoSpaceDN w:val="0"/>
    </w:pPr>
  </w:style>
  <w:style w:type="paragraph" w:customStyle="1" w:styleId="D994FE2C05774853836D80082F4E39A1">
    <w:name w:val="D994FE2C05774853836D80082F4E39A1"/>
    <w:pPr>
      <w:widowControl w:val="0"/>
      <w:wordWrap w:val="0"/>
      <w:autoSpaceDE w:val="0"/>
      <w:autoSpaceDN w:val="0"/>
    </w:pPr>
  </w:style>
  <w:style w:type="paragraph" w:customStyle="1" w:styleId="1F0CF30414064EE4AEF9C17A31068661">
    <w:name w:val="1F0CF30414064EE4AEF9C17A31068661"/>
    <w:pPr>
      <w:widowControl w:val="0"/>
      <w:wordWrap w:val="0"/>
      <w:autoSpaceDE w:val="0"/>
      <w:autoSpaceDN w:val="0"/>
    </w:pPr>
  </w:style>
  <w:style w:type="paragraph" w:customStyle="1" w:styleId="8745F5E8F8F641B28CC8EB20B9B23F70">
    <w:name w:val="8745F5E8F8F641B28CC8EB20B9B23F70"/>
    <w:pPr>
      <w:widowControl w:val="0"/>
      <w:wordWrap w:val="0"/>
      <w:autoSpaceDE w:val="0"/>
      <w:autoSpaceDN w:val="0"/>
    </w:pPr>
  </w:style>
  <w:style w:type="paragraph" w:customStyle="1" w:styleId="C4B324518BFB40B5B69BB8B357B9CF61">
    <w:name w:val="C4B324518BFB40B5B69BB8B357B9CF61"/>
    <w:pPr>
      <w:widowControl w:val="0"/>
      <w:wordWrap w:val="0"/>
      <w:autoSpaceDE w:val="0"/>
      <w:autoSpaceDN w:val="0"/>
    </w:pPr>
  </w:style>
  <w:style w:type="paragraph" w:customStyle="1" w:styleId="D0ABBF87216B47FFBABDB1817503E10C">
    <w:name w:val="D0ABBF87216B47FFBABDB1817503E10C"/>
    <w:pPr>
      <w:widowControl w:val="0"/>
      <w:wordWrap w:val="0"/>
      <w:autoSpaceDE w:val="0"/>
      <w:autoSpaceDN w:val="0"/>
    </w:pPr>
  </w:style>
  <w:style w:type="paragraph" w:customStyle="1" w:styleId="CD888EF475A8400BAE35D99F84A8C7CF">
    <w:name w:val="CD888EF475A8400BAE35D99F84A8C7CF"/>
    <w:pPr>
      <w:widowControl w:val="0"/>
      <w:wordWrap w:val="0"/>
      <w:autoSpaceDE w:val="0"/>
      <w:autoSpaceDN w:val="0"/>
    </w:pPr>
  </w:style>
  <w:style w:type="paragraph" w:customStyle="1" w:styleId="F09D2CAD724E43C88AE7B07B5E2A822C">
    <w:name w:val="F09D2CAD724E43C88AE7B07B5E2A822C"/>
    <w:pPr>
      <w:widowControl w:val="0"/>
      <w:wordWrap w:val="0"/>
      <w:autoSpaceDE w:val="0"/>
      <w:autoSpaceDN w:val="0"/>
    </w:pPr>
  </w:style>
  <w:style w:type="paragraph" w:customStyle="1" w:styleId="FC5FD01A2CAE4E93B8E26D41D83BAC9D">
    <w:name w:val="FC5FD01A2CAE4E93B8E26D41D83BAC9D"/>
    <w:pPr>
      <w:widowControl w:val="0"/>
      <w:wordWrap w:val="0"/>
      <w:autoSpaceDE w:val="0"/>
      <w:autoSpaceDN w:val="0"/>
    </w:pPr>
  </w:style>
  <w:style w:type="paragraph" w:customStyle="1" w:styleId="94D64ECB8B3F4E0EADEEDEC4FB25E847">
    <w:name w:val="94D64ECB8B3F4E0EADEEDEC4FB25E847"/>
    <w:pPr>
      <w:widowControl w:val="0"/>
      <w:wordWrap w:val="0"/>
      <w:autoSpaceDE w:val="0"/>
      <w:autoSpaceDN w:val="0"/>
    </w:pPr>
  </w:style>
  <w:style w:type="paragraph" w:customStyle="1" w:styleId="766454D129374BEDB040BAC9C5125D81">
    <w:name w:val="766454D129374BEDB040BAC9C5125D81"/>
    <w:pPr>
      <w:widowControl w:val="0"/>
      <w:wordWrap w:val="0"/>
      <w:autoSpaceDE w:val="0"/>
      <w:autoSpaceDN w:val="0"/>
    </w:pPr>
  </w:style>
  <w:style w:type="paragraph" w:styleId="a3">
    <w:name w:val="Body Text"/>
    <w:basedOn w:val="a"/>
    <w:link w:val="Char"/>
    <w:uiPriority w:val="7"/>
    <w:unhideWhenUsed/>
    <w:qFormat/>
    <w:rsid w:val="007F173C"/>
    <w:pPr>
      <w:widowControl/>
      <w:wordWrap/>
      <w:autoSpaceDE/>
      <w:autoSpaceDN/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character" w:customStyle="1" w:styleId="Char">
    <w:name w:val="본문 Char"/>
    <w:basedOn w:val="a0"/>
    <w:link w:val="a3"/>
    <w:uiPriority w:val="7"/>
    <w:rsid w:val="007F173C"/>
    <w:rPr>
      <w:rFonts w:ascii="맑은 고딕" w:eastAsia="맑은 고딕" w:hAnsi="맑은 고딕" w:cs="Times New Roman"/>
      <w:kern w:val="0"/>
      <w:sz w:val="22"/>
    </w:rPr>
  </w:style>
  <w:style w:type="paragraph" w:customStyle="1" w:styleId="13F9C0C914924C13AF96F631904B8331">
    <w:name w:val="13F9C0C914924C13AF96F631904B8331"/>
    <w:pPr>
      <w:widowControl w:val="0"/>
      <w:wordWrap w:val="0"/>
      <w:autoSpaceDE w:val="0"/>
      <w:autoSpaceDN w:val="0"/>
    </w:pPr>
  </w:style>
  <w:style w:type="character" w:styleId="a4">
    <w:name w:val="Placeholder Text"/>
    <w:basedOn w:val="a0"/>
    <w:uiPriority w:val="99"/>
    <w:semiHidden/>
    <w:rsid w:val="0014277B"/>
    <w:rPr>
      <w:rFonts w:ascii="맑은 고딕" w:eastAsia="맑은 고딕" w:hAnsi="맑은 고딕"/>
      <w:color w:val="595959" w:themeColor="text1" w:themeTint="A6"/>
    </w:rPr>
  </w:style>
  <w:style w:type="paragraph" w:customStyle="1" w:styleId="6EE7D3532B0C450C9A9D949AFD3C86A21">
    <w:name w:val="6EE7D3532B0C450C9A9D949AFD3C86A21"/>
    <w:rsid w:val="007F173C"/>
    <w:pPr>
      <w:keepLines/>
      <w:spacing w:after="0" w:line="200" w:lineRule="atLeast"/>
      <w:jc w:val="left"/>
    </w:pPr>
    <w:rPr>
      <w:rFonts w:ascii="맑은 고딕" w:eastAsia="맑은 고딕" w:hAnsi="맑은 고딕" w:cs="Times New Roman"/>
      <w:spacing w:val="-2"/>
      <w:kern w:val="0"/>
      <w:sz w:val="22"/>
    </w:rPr>
  </w:style>
  <w:style w:type="paragraph" w:customStyle="1" w:styleId="229638C2521A49188B37A66FAD1D302D1">
    <w:name w:val="229638C2521A49188B37A66FAD1D302D1"/>
    <w:rsid w:val="007F173C"/>
    <w:pPr>
      <w:keepLines/>
      <w:spacing w:after="0" w:line="200" w:lineRule="atLeast"/>
      <w:jc w:val="left"/>
    </w:pPr>
    <w:rPr>
      <w:rFonts w:ascii="맑은 고딕" w:eastAsia="맑은 고딕" w:hAnsi="맑은 고딕" w:cs="Times New Roman"/>
      <w:spacing w:val="-2"/>
      <w:kern w:val="0"/>
      <w:sz w:val="22"/>
    </w:rPr>
  </w:style>
  <w:style w:type="paragraph" w:customStyle="1" w:styleId="1E9BABFB62204680BD623BC2954497F01">
    <w:name w:val="1E9BABFB62204680BD623BC2954497F01"/>
    <w:rsid w:val="007F173C"/>
    <w:pPr>
      <w:keepLines/>
      <w:spacing w:after="0" w:line="200" w:lineRule="atLeast"/>
      <w:jc w:val="left"/>
    </w:pPr>
    <w:rPr>
      <w:rFonts w:ascii="맑은 고딕" w:eastAsia="맑은 고딕" w:hAnsi="맑은 고딕" w:cs="Times New Roman"/>
      <w:spacing w:val="-2"/>
      <w:kern w:val="0"/>
      <w:sz w:val="22"/>
    </w:rPr>
  </w:style>
  <w:style w:type="paragraph" w:customStyle="1" w:styleId="3C477C8DEBDD4A25B07A42F112EBF7D11">
    <w:name w:val="3C477C8DEBDD4A25B07A42F112EBF7D11"/>
    <w:rsid w:val="007F173C"/>
    <w:pPr>
      <w:keepLines/>
      <w:spacing w:after="0" w:line="200" w:lineRule="atLeast"/>
      <w:jc w:val="left"/>
    </w:pPr>
    <w:rPr>
      <w:rFonts w:ascii="맑은 고딕" w:eastAsia="맑은 고딕" w:hAnsi="맑은 고딕" w:cs="Times New Roman"/>
      <w:spacing w:val="-2"/>
      <w:kern w:val="0"/>
      <w:sz w:val="22"/>
    </w:rPr>
  </w:style>
  <w:style w:type="paragraph" w:customStyle="1" w:styleId="3312D08EFC3D4E16A48985E4FF7700A71">
    <w:name w:val="3312D08EFC3D4E16A48985E4FF7700A71"/>
    <w:rsid w:val="007F173C"/>
    <w:pPr>
      <w:keepLines/>
      <w:spacing w:after="0" w:line="200" w:lineRule="atLeast"/>
      <w:jc w:val="left"/>
    </w:pPr>
    <w:rPr>
      <w:rFonts w:ascii="맑은 고딕" w:eastAsia="맑은 고딕" w:hAnsi="맑은 고딕" w:cs="Times New Roman"/>
      <w:spacing w:val="-2"/>
      <w:kern w:val="0"/>
      <w:sz w:val="22"/>
    </w:rPr>
  </w:style>
  <w:style w:type="paragraph" w:customStyle="1" w:styleId="76E00D1988E64A779D6152C7D861ABC51">
    <w:name w:val="76E00D1988E64A779D6152C7D861ABC51"/>
    <w:rsid w:val="007F173C"/>
    <w:pPr>
      <w:keepLines/>
      <w:spacing w:after="0" w:line="320" w:lineRule="exact"/>
      <w:jc w:val="center"/>
    </w:pPr>
    <w:rPr>
      <w:rFonts w:ascii="맑은 고딕" w:eastAsia="맑은 고딕" w:hAnsi="맑은 고딕" w:cs="Times New Roman"/>
      <w:b/>
      <w:color w:val="FFFFFF" w:themeColor="background1"/>
      <w:spacing w:val="-15"/>
      <w:kern w:val="0"/>
      <w:sz w:val="32"/>
      <w:szCs w:val="32"/>
    </w:rPr>
  </w:style>
  <w:style w:type="paragraph" w:customStyle="1" w:styleId="651B16DDBBF74E1DA8AD702FD2D107FA1">
    <w:name w:val="651B16DDBBF74E1DA8AD702FD2D107FA1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0AF1A10F029945E4808AF2578873D3681">
    <w:name w:val="0AF1A10F029945E4808AF2578873D368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0CD8EBFED6B42B58E6209E5ACF175C91">
    <w:name w:val="80CD8EBFED6B42B58E6209E5ACF175C9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F9F38B2D5E641DA87BFC9544206FB9C1">
    <w:name w:val="FF9F38B2D5E641DA87BFC9544206FB9C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DD1098ACE1CE46C295C786F49C6089AF1">
    <w:name w:val="DD1098ACE1CE46C295C786F49C6089AF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1">
    <w:name w:val="51B0554D3F1843C9A9E760BBD73FBAE7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1">
    <w:name w:val="58055DEF56AE4AAF80685C86A69B46F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1">
    <w:name w:val="8890AB5F14274DDC823B120BD8ACBAB5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1">
    <w:name w:val="FDCA1B72BADD422DBB692F2B98BEBAF9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1">
    <w:name w:val="816F275B874148F29D0DC52B484C9A00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1">
    <w:name w:val="FA219123026B45A7889C3D9D0C28773E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1">
    <w:name w:val="D4D8F80E932C4BBBB93F0CD29ED1BCB7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1">
    <w:name w:val="6C2F019B6AED4989BF7F8FFCD33DB8A7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1">
    <w:name w:val="D994FE2C05774853836D80082F4E39A1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1">
    <w:name w:val="1F0CF30414064EE4AEF9C17A3106866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1">
    <w:name w:val="8745F5E8F8F641B28CC8EB20B9B23F70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1">
    <w:name w:val="C4B324518BFB40B5B69BB8B357B9CF6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1">
    <w:name w:val="D0ABBF87216B47FFBABDB1817503E10C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1">
    <w:name w:val="CD888EF475A8400BAE35D99F84A8C7CF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1">
    <w:name w:val="F09D2CAD724E43C88AE7B07B5E2A822C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1">
    <w:name w:val="FC5FD01A2CAE4E93B8E26D41D83BAC9D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1">
    <w:name w:val="94D64ECB8B3F4E0EADEEDEC4FB25E847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1">
    <w:name w:val="766454D129374BEDB040BAC9C5125D811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styleId="2">
    <w:name w:val="Body Text Indent 2"/>
    <w:basedOn w:val="a"/>
    <w:link w:val="2Char"/>
    <w:semiHidden/>
    <w:unhideWhenUsed/>
    <w:rsid w:val="007F173C"/>
    <w:pPr>
      <w:widowControl/>
      <w:wordWrap/>
      <w:autoSpaceDE/>
      <w:autoSpaceDN/>
      <w:spacing w:after="120" w:line="480" w:lineRule="auto"/>
      <w:ind w:left="360"/>
      <w:jc w:val="left"/>
    </w:pPr>
    <w:rPr>
      <w:rFonts w:ascii="맑은 고딕" w:eastAsia="맑은 고딕" w:hAnsi="맑은 고딕" w:cs="Times New Roman"/>
      <w:kern w:val="0"/>
      <w:sz w:val="22"/>
    </w:rPr>
  </w:style>
  <w:style w:type="character" w:customStyle="1" w:styleId="2Char">
    <w:name w:val="본문 들여쓰기 2 Char"/>
    <w:basedOn w:val="a0"/>
    <w:link w:val="2"/>
    <w:semiHidden/>
    <w:rsid w:val="007F173C"/>
    <w:rPr>
      <w:rFonts w:ascii="맑은 고딕" w:eastAsia="맑은 고딕" w:hAnsi="맑은 고딕" w:cs="Times New Roman"/>
      <w:kern w:val="0"/>
      <w:sz w:val="22"/>
    </w:rPr>
  </w:style>
  <w:style w:type="paragraph" w:customStyle="1" w:styleId="13F9C0C914924C13AF96F631904B83311">
    <w:name w:val="13F9C0C914924C13AF96F631904B83311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51B16DDBBF74E1DA8AD702FD2D107FA2">
    <w:name w:val="651B16DDBBF74E1DA8AD702FD2D107FA2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0AF1A10F029945E4808AF2578873D3682">
    <w:name w:val="0AF1A10F029945E4808AF2578873D368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0CD8EBFED6B42B58E6209E5ACF175C92">
    <w:name w:val="80CD8EBFED6B42B58E6209E5ACF175C9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F9F38B2D5E641DA87BFC9544206FB9C2">
    <w:name w:val="FF9F38B2D5E641DA87BFC9544206FB9C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DD1098ACE1CE46C295C786F49C6089AF2">
    <w:name w:val="DD1098ACE1CE46C295C786F49C6089AF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2">
    <w:name w:val="51B0554D3F1843C9A9E760BBD73FBAE7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2">
    <w:name w:val="58055DEF56AE4AAF80685C86A69B46F2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2">
    <w:name w:val="8890AB5F14274DDC823B120BD8ACBAB5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2">
    <w:name w:val="FDCA1B72BADD422DBB692F2B98BEBAF9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2">
    <w:name w:val="816F275B874148F29D0DC52B484C9A00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2">
    <w:name w:val="FA219123026B45A7889C3D9D0C28773E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2">
    <w:name w:val="D4D8F80E932C4BBBB93F0CD29ED1BCB7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2">
    <w:name w:val="6C2F019B6AED4989BF7F8FFCD33DB8A7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2">
    <w:name w:val="D994FE2C05774853836D80082F4E39A1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2">
    <w:name w:val="1F0CF30414064EE4AEF9C17A3106866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2">
    <w:name w:val="8745F5E8F8F641B28CC8EB20B9B23F70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2">
    <w:name w:val="C4B324518BFB40B5B69BB8B357B9CF6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2">
    <w:name w:val="D0ABBF87216B47FFBABDB1817503E10C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2">
    <w:name w:val="CD888EF475A8400BAE35D99F84A8C7CF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2">
    <w:name w:val="F09D2CAD724E43C88AE7B07B5E2A822C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2">
    <w:name w:val="FC5FD01A2CAE4E93B8E26D41D83BAC9D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2">
    <w:name w:val="94D64ECB8B3F4E0EADEEDEC4FB25E847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2">
    <w:name w:val="766454D129374BEDB040BAC9C5125D812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styleId="a5">
    <w:name w:val="annotation text"/>
    <w:basedOn w:val="a"/>
    <w:link w:val="Char0"/>
    <w:uiPriority w:val="99"/>
    <w:semiHidden/>
    <w:unhideWhenUsed/>
    <w:rsid w:val="007F173C"/>
    <w:pPr>
      <w:jc w:val="left"/>
    </w:pPr>
  </w:style>
  <w:style w:type="character" w:customStyle="1" w:styleId="Char0">
    <w:name w:val="메모 텍스트 Char"/>
    <w:basedOn w:val="a0"/>
    <w:link w:val="a5"/>
    <w:uiPriority w:val="99"/>
    <w:semiHidden/>
    <w:rsid w:val="007F173C"/>
  </w:style>
  <w:style w:type="paragraph" w:styleId="a6">
    <w:name w:val="annotation subject"/>
    <w:basedOn w:val="a5"/>
    <w:next w:val="a5"/>
    <w:link w:val="Char1"/>
    <w:semiHidden/>
    <w:unhideWhenUsed/>
    <w:rsid w:val="007F173C"/>
    <w:pPr>
      <w:widowControl/>
      <w:wordWrap/>
      <w:autoSpaceDE/>
      <w:autoSpaceDN/>
      <w:spacing w:after="0" w:line="240" w:lineRule="auto"/>
    </w:pPr>
    <w:rPr>
      <w:rFonts w:ascii="맑은 고딕" w:eastAsia="맑은 고딕" w:hAnsi="맑은 고딕" w:cs="Times New Roman"/>
      <w:b/>
      <w:bCs/>
      <w:kern w:val="0"/>
      <w:sz w:val="22"/>
      <w:szCs w:val="20"/>
    </w:rPr>
  </w:style>
  <w:style w:type="character" w:customStyle="1" w:styleId="Char1">
    <w:name w:val="메모 주제 Char"/>
    <w:basedOn w:val="Char0"/>
    <w:link w:val="a6"/>
    <w:semiHidden/>
    <w:rsid w:val="007F173C"/>
    <w:rPr>
      <w:rFonts w:ascii="맑은 고딕" w:eastAsia="맑은 고딕" w:hAnsi="맑은 고딕" w:cs="Times New Roman"/>
      <w:b/>
      <w:bCs/>
      <w:kern w:val="0"/>
      <w:sz w:val="22"/>
      <w:szCs w:val="20"/>
    </w:rPr>
  </w:style>
  <w:style w:type="paragraph" w:customStyle="1" w:styleId="13F9C0C914924C13AF96F631904B83312">
    <w:name w:val="13F9C0C914924C13AF96F631904B83312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51B16DDBBF74E1DA8AD702FD2D107FA3">
    <w:name w:val="651B16DDBBF74E1DA8AD702FD2D107FA3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0AF1A10F029945E4808AF2578873D3683">
    <w:name w:val="0AF1A10F029945E4808AF2578873D368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0CD8EBFED6B42B58E6209E5ACF175C93">
    <w:name w:val="80CD8EBFED6B42B58E6209E5ACF175C9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F9F38B2D5E641DA87BFC9544206FB9C3">
    <w:name w:val="FF9F38B2D5E641DA87BFC9544206FB9C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DD1098ACE1CE46C295C786F49C6089AF3">
    <w:name w:val="DD1098ACE1CE46C295C786F49C6089AF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3">
    <w:name w:val="51B0554D3F1843C9A9E760BBD73FBAE7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3">
    <w:name w:val="58055DEF56AE4AAF80685C86A69B46F2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3">
    <w:name w:val="8890AB5F14274DDC823B120BD8ACBAB5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3">
    <w:name w:val="FDCA1B72BADD422DBB692F2B98BEBAF9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3">
    <w:name w:val="816F275B874148F29D0DC52B484C9A00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3">
    <w:name w:val="FA219123026B45A7889C3D9D0C28773E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3">
    <w:name w:val="D4D8F80E932C4BBBB93F0CD29ED1BCB7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3">
    <w:name w:val="6C2F019B6AED4989BF7F8FFCD33DB8A7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3">
    <w:name w:val="D994FE2C05774853836D80082F4E39A1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3">
    <w:name w:val="1F0CF30414064EE4AEF9C17A3106866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3">
    <w:name w:val="8745F5E8F8F641B28CC8EB20B9B23F70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3">
    <w:name w:val="C4B324518BFB40B5B69BB8B357B9CF6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3">
    <w:name w:val="D0ABBF87216B47FFBABDB1817503E10C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3">
    <w:name w:val="CD888EF475A8400BAE35D99F84A8C7CF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3">
    <w:name w:val="F09D2CAD724E43C88AE7B07B5E2A822C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3">
    <w:name w:val="FC5FD01A2CAE4E93B8E26D41D83BAC9D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3">
    <w:name w:val="94D64ECB8B3F4E0EADEEDEC4FB25E847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3">
    <w:name w:val="766454D129374BEDB040BAC9C5125D813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1-4">
    <w:name w:val="Grid Table 1 Light Accent 4"/>
    <w:basedOn w:val="a1"/>
    <w:uiPriority w:val="46"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3F9C0C914924C13AF96F631904B83313">
    <w:name w:val="13F9C0C914924C13AF96F631904B83313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styleId="a7">
    <w:name w:val="Title"/>
    <w:basedOn w:val="a"/>
    <w:next w:val="a"/>
    <w:link w:val="Char2"/>
    <w:uiPriority w:val="3"/>
    <w:qFormat/>
    <w:rsid w:val="007F173C"/>
    <w:pPr>
      <w:widowControl/>
      <w:wordWrap/>
      <w:autoSpaceDE/>
      <w:autoSpaceDN/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character" w:customStyle="1" w:styleId="Char2">
    <w:name w:val="제목 Char"/>
    <w:basedOn w:val="a0"/>
    <w:link w:val="a7"/>
    <w:uiPriority w:val="3"/>
    <w:rsid w:val="007F173C"/>
    <w:rPr>
      <w:rFonts w:ascii="맑은 고딕" w:eastAsia="맑은 고딕" w:hAnsi="맑은 고딕" w:cs="Times New Roman"/>
      <w:b/>
      <w:kern w:val="0"/>
      <w:sz w:val="108"/>
    </w:rPr>
  </w:style>
  <w:style w:type="table" w:styleId="1-5">
    <w:name w:val="Grid Table 1 Light Accent 5"/>
    <w:basedOn w:val="a1"/>
    <w:uiPriority w:val="46"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651B16DDBBF74E1DA8AD702FD2D107FA4">
    <w:name w:val="651B16DDBBF74E1DA8AD702FD2D107FA4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0AF1A10F029945E4808AF2578873D3684">
    <w:name w:val="0AF1A10F029945E4808AF2578873D368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0CD8EBFED6B42B58E6209E5ACF175C94">
    <w:name w:val="80CD8EBFED6B42B58E6209E5ACF175C9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F9F38B2D5E641DA87BFC9544206FB9C4">
    <w:name w:val="FF9F38B2D5E641DA87BFC9544206FB9C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DD1098ACE1CE46C295C786F49C6089AF4">
    <w:name w:val="DD1098ACE1CE46C295C786F49C6089AF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4">
    <w:name w:val="51B0554D3F1843C9A9E760BBD73FBAE7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4">
    <w:name w:val="58055DEF56AE4AAF80685C86A69B46F2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4">
    <w:name w:val="8890AB5F14274DDC823B120BD8ACBAB5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4">
    <w:name w:val="FDCA1B72BADD422DBB692F2B98BEBAF9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4">
    <w:name w:val="816F275B874148F29D0DC52B484C9A00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4">
    <w:name w:val="FA219123026B45A7889C3D9D0C28773E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4">
    <w:name w:val="D4D8F80E932C4BBBB93F0CD29ED1BCB7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4">
    <w:name w:val="6C2F019B6AED4989BF7F8FFCD33DB8A7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4">
    <w:name w:val="D994FE2C05774853836D80082F4E39A1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4">
    <w:name w:val="1F0CF30414064EE4AEF9C17A3106866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4">
    <w:name w:val="8745F5E8F8F641B28CC8EB20B9B23F70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4">
    <w:name w:val="C4B324518BFB40B5B69BB8B357B9CF6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4">
    <w:name w:val="D0ABBF87216B47FFBABDB1817503E10C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4">
    <w:name w:val="CD888EF475A8400BAE35D99F84A8C7CF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4">
    <w:name w:val="F09D2CAD724E43C88AE7B07B5E2A822C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4">
    <w:name w:val="FC5FD01A2CAE4E93B8E26D41D83BAC9D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4">
    <w:name w:val="94D64ECB8B3F4E0EADEEDEC4FB25E847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4">
    <w:name w:val="766454D129374BEDB040BAC9C5125D814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5-1">
    <w:name w:val="Grid Table 5 Dark Accent 1"/>
    <w:basedOn w:val="a1"/>
    <w:uiPriority w:val="50"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13F9C0C914924C13AF96F631904B83314">
    <w:name w:val="13F9C0C914924C13AF96F631904B83314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4442614C154D0EAA74FEE1B232E992">
    <w:name w:val="4D4442614C154D0EAA74FEE1B232E992"/>
    <w:rsid w:val="007F173C"/>
    <w:pPr>
      <w:widowControl w:val="0"/>
      <w:wordWrap w:val="0"/>
      <w:autoSpaceDE w:val="0"/>
      <w:autoSpaceDN w:val="0"/>
    </w:pPr>
  </w:style>
  <w:style w:type="paragraph" w:customStyle="1" w:styleId="263AB3825BB543AF94F6BDF325712158">
    <w:name w:val="263AB3825BB543AF94F6BDF325712158"/>
    <w:rsid w:val="007F173C"/>
    <w:pPr>
      <w:widowControl w:val="0"/>
      <w:wordWrap w:val="0"/>
      <w:autoSpaceDE w:val="0"/>
      <w:autoSpaceDN w:val="0"/>
    </w:pPr>
  </w:style>
  <w:style w:type="paragraph" w:customStyle="1" w:styleId="0BB42E946329414181221797A9838448">
    <w:name w:val="0BB42E946329414181221797A9838448"/>
    <w:rsid w:val="007F173C"/>
    <w:pPr>
      <w:widowControl w:val="0"/>
      <w:wordWrap w:val="0"/>
      <w:autoSpaceDE w:val="0"/>
      <w:autoSpaceDN w:val="0"/>
    </w:pPr>
  </w:style>
  <w:style w:type="table" w:styleId="5-5">
    <w:name w:val="Grid Table 5 Dark Accent 5"/>
    <w:basedOn w:val="a1"/>
    <w:uiPriority w:val="50"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651B16DDBBF74E1DA8AD702FD2D107FA5">
    <w:name w:val="651B16DDBBF74E1DA8AD702FD2D107FA5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1">
    <w:name w:val="4D4442614C154D0EAA74FEE1B232E992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1">
    <w:name w:val="263AB3825BB543AF94F6BDF325712158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1">
    <w:name w:val="0BB42E946329414181221797A9838448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5">
    <w:name w:val="51B0554D3F1843C9A9E760BBD73FBAE7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5">
    <w:name w:val="58055DEF56AE4AAF80685C86A69B46F2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5">
    <w:name w:val="8890AB5F14274DDC823B120BD8ACBAB5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5">
    <w:name w:val="FDCA1B72BADD422DBB692F2B98BEBAF9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5">
    <w:name w:val="816F275B874148F29D0DC52B484C9A00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5">
    <w:name w:val="FA219123026B45A7889C3D9D0C28773E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5">
    <w:name w:val="D4D8F80E932C4BBBB93F0CD29ED1BCB7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5">
    <w:name w:val="6C2F019B6AED4989BF7F8FFCD33DB8A7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5">
    <w:name w:val="D994FE2C05774853836D80082F4E39A1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5">
    <w:name w:val="1F0CF30414064EE4AEF9C17A3106866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5">
    <w:name w:val="8745F5E8F8F641B28CC8EB20B9B23F70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5">
    <w:name w:val="C4B324518BFB40B5B69BB8B357B9CF6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5">
    <w:name w:val="D0ABBF87216B47FFBABDB1817503E10C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5">
    <w:name w:val="CD888EF475A8400BAE35D99F84A8C7CF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5">
    <w:name w:val="F09D2CAD724E43C88AE7B07B5E2A822C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5">
    <w:name w:val="FC5FD01A2CAE4E93B8E26D41D83BAC9D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5">
    <w:name w:val="94D64ECB8B3F4E0EADEEDEC4FB25E847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5">
    <w:name w:val="766454D129374BEDB040BAC9C5125D815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styleId="HTML">
    <w:name w:val="HTML Address"/>
    <w:basedOn w:val="a"/>
    <w:link w:val="HTMLChar"/>
    <w:semiHidden/>
    <w:unhideWhenUsed/>
    <w:rsid w:val="007F173C"/>
    <w:pPr>
      <w:widowControl/>
      <w:wordWrap/>
      <w:autoSpaceDE/>
      <w:autoSpaceDN/>
      <w:spacing w:after="0" w:line="240" w:lineRule="auto"/>
      <w:jc w:val="left"/>
    </w:pPr>
    <w:rPr>
      <w:rFonts w:ascii="맑은 고딕" w:eastAsia="맑은 고딕" w:hAnsi="맑은 고딕" w:cs="Times New Roman"/>
      <w:i/>
      <w:iCs/>
      <w:kern w:val="0"/>
      <w:sz w:val="22"/>
    </w:rPr>
  </w:style>
  <w:style w:type="character" w:customStyle="1" w:styleId="HTMLChar">
    <w:name w:val="HTML 주소 Char"/>
    <w:basedOn w:val="a0"/>
    <w:link w:val="HTML"/>
    <w:semiHidden/>
    <w:rsid w:val="007F173C"/>
    <w:rPr>
      <w:rFonts w:ascii="맑은 고딕" w:eastAsia="맑은 고딕" w:hAnsi="맑은 고딕" w:cs="Times New Roman"/>
      <w:i/>
      <w:iCs/>
      <w:kern w:val="0"/>
      <w:sz w:val="22"/>
    </w:rPr>
  </w:style>
  <w:style w:type="paragraph" w:customStyle="1" w:styleId="13F9C0C914924C13AF96F631904B83315">
    <w:name w:val="13F9C0C914924C13AF96F631904B83315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styleId="HTML0">
    <w:name w:val="HTML Preformatted"/>
    <w:basedOn w:val="a"/>
    <w:link w:val="HTMLChar0"/>
    <w:semiHidden/>
    <w:unhideWhenUsed/>
    <w:rsid w:val="007F173C"/>
    <w:pPr>
      <w:widowControl/>
      <w:wordWrap/>
      <w:autoSpaceDE/>
      <w:autoSpaceDN/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  <w:szCs w:val="20"/>
    </w:rPr>
  </w:style>
  <w:style w:type="character" w:customStyle="1" w:styleId="HTMLChar0">
    <w:name w:val="미리 서식이 지정된 HTML Char"/>
    <w:basedOn w:val="a0"/>
    <w:link w:val="HTML0"/>
    <w:semiHidden/>
    <w:rsid w:val="007F173C"/>
    <w:rPr>
      <w:rFonts w:ascii="맑은 고딕" w:eastAsia="맑은 고딕" w:hAnsi="맑은 고딕" w:cs="Times New Roman"/>
      <w:kern w:val="0"/>
      <w:sz w:val="22"/>
      <w:szCs w:val="20"/>
    </w:rPr>
  </w:style>
  <w:style w:type="paragraph" w:customStyle="1" w:styleId="651B16DDBBF74E1DA8AD702FD2D107FA6">
    <w:name w:val="651B16DDBBF74E1DA8AD702FD2D107FA6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2">
    <w:name w:val="4D4442614C154D0EAA74FEE1B232E992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2">
    <w:name w:val="263AB3825BB543AF94F6BDF325712158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2">
    <w:name w:val="0BB42E946329414181221797A9838448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6">
    <w:name w:val="51B0554D3F1843C9A9E760BBD73FBAE7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6">
    <w:name w:val="58055DEF56AE4AAF80685C86A69B46F2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6">
    <w:name w:val="8890AB5F14274DDC823B120BD8ACBAB5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6">
    <w:name w:val="FDCA1B72BADD422DBB692F2B98BEBAF9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6">
    <w:name w:val="816F275B874148F29D0DC52B484C9A00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6">
    <w:name w:val="FA219123026B45A7889C3D9D0C28773E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6">
    <w:name w:val="D4D8F80E932C4BBBB93F0CD29ED1BCB7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6">
    <w:name w:val="6C2F019B6AED4989BF7F8FFCD33DB8A7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6">
    <w:name w:val="D994FE2C05774853836D80082F4E39A1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6">
    <w:name w:val="1F0CF30414064EE4AEF9C17A3106866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6">
    <w:name w:val="8745F5E8F8F641B28CC8EB20B9B23F70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6">
    <w:name w:val="C4B324518BFB40B5B69BB8B357B9CF6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6">
    <w:name w:val="D0ABBF87216B47FFBABDB1817503E10C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6">
    <w:name w:val="CD888EF475A8400BAE35D99F84A8C7CF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6">
    <w:name w:val="F09D2CAD724E43C88AE7B07B5E2A822C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6">
    <w:name w:val="FC5FD01A2CAE4E93B8E26D41D83BAC9D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6">
    <w:name w:val="94D64ECB8B3F4E0EADEEDEC4FB25E847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6">
    <w:name w:val="766454D129374BEDB040BAC9C5125D816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-1">
    <w:name w:val="Light List Accent 1"/>
    <w:basedOn w:val="a1"/>
    <w:uiPriority w:val="61"/>
    <w:semiHidden/>
    <w:unhideWhenUsed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13F9C0C914924C13AF96F631904B83316">
    <w:name w:val="13F9C0C914924C13AF96F631904B83316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-4">
    <w:name w:val="Light List Accent 4"/>
    <w:basedOn w:val="a1"/>
    <w:uiPriority w:val="61"/>
    <w:semiHidden/>
    <w:unhideWhenUsed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paragraph" w:customStyle="1" w:styleId="651B16DDBBF74E1DA8AD702FD2D107FA7">
    <w:name w:val="651B16DDBBF74E1DA8AD702FD2D107FA7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3">
    <w:name w:val="4D4442614C154D0EAA74FEE1B232E992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3">
    <w:name w:val="263AB3825BB543AF94F6BDF325712158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3">
    <w:name w:val="0BB42E946329414181221797A9838448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7">
    <w:name w:val="51B0554D3F1843C9A9E760BBD73FBAE7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7">
    <w:name w:val="58055DEF56AE4AAF80685C86A69B46F2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7">
    <w:name w:val="8890AB5F14274DDC823B120BD8ACBAB5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7">
    <w:name w:val="FDCA1B72BADD422DBB692F2B98BEBAF9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7">
    <w:name w:val="816F275B874148F29D0DC52B484C9A00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7">
    <w:name w:val="FA219123026B45A7889C3D9D0C28773E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7">
    <w:name w:val="D4D8F80E932C4BBBB93F0CD29ED1BCB7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7">
    <w:name w:val="6C2F019B6AED4989BF7F8FFCD33DB8A7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7">
    <w:name w:val="D994FE2C05774853836D80082F4E39A1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7">
    <w:name w:val="1F0CF30414064EE4AEF9C17A3106866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7">
    <w:name w:val="8745F5E8F8F641B28CC8EB20B9B23F70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7">
    <w:name w:val="C4B324518BFB40B5B69BB8B357B9CF6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7">
    <w:name w:val="D0ABBF87216B47FFBABDB1817503E10C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7">
    <w:name w:val="CD888EF475A8400BAE35D99F84A8C7CF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7">
    <w:name w:val="F09D2CAD724E43C88AE7B07B5E2A822C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7">
    <w:name w:val="FC5FD01A2CAE4E93B8E26D41D83BAC9D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7">
    <w:name w:val="94D64ECB8B3F4E0EADEEDEC4FB25E847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7">
    <w:name w:val="766454D129374BEDB040BAC9C5125D817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styleId="30">
    <w:name w:val="List Continue 3"/>
    <w:basedOn w:val="a"/>
    <w:semiHidden/>
    <w:unhideWhenUsed/>
    <w:rsid w:val="007F173C"/>
    <w:pPr>
      <w:widowControl/>
      <w:wordWrap/>
      <w:autoSpaceDE/>
      <w:autoSpaceDN/>
      <w:spacing w:after="120" w:line="240" w:lineRule="auto"/>
      <w:ind w:left="1080"/>
      <w:contextualSpacing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F9C0C914924C13AF96F631904B83317">
    <w:name w:val="13F9C0C914924C13AF96F631904B83317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styleId="5">
    <w:name w:val="List Continue 5"/>
    <w:basedOn w:val="a"/>
    <w:semiHidden/>
    <w:unhideWhenUsed/>
    <w:rsid w:val="007F173C"/>
    <w:pPr>
      <w:widowControl/>
      <w:wordWrap/>
      <w:autoSpaceDE/>
      <w:autoSpaceDN/>
      <w:spacing w:after="120" w:line="240" w:lineRule="auto"/>
      <w:ind w:left="1800"/>
      <w:contextualSpacing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51B16DDBBF74E1DA8AD702FD2D107FA8">
    <w:name w:val="651B16DDBBF74E1DA8AD702FD2D107FA8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4">
    <w:name w:val="4D4442614C154D0EAA74FEE1B232E992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4">
    <w:name w:val="263AB3825BB543AF94F6BDF325712158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4">
    <w:name w:val="0BB42E946329414181221797A9838448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8">
    <w:name w:val="51B0554D3F1843C9A9E760BBD73FBAE7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8">
    <w:name w:val="58055DEF56AE4AAF80685C86A69B46F2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8">
    <w:name w:val="8890AB5F14274DDC823B120BD8ACBAB5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8">
    <w:name w:val="FDCA1B72BADD422DBB692F2B98BEBAF9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8">
    <w:name w:val="816F275B874148F29D0DC52B484C9A00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8">
    <w:name w:val="FA219123026B45A7889C3D9D0C28773E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8">
    <w:name w:val="D4D8F80E932C4BBBB93F0CD29ED1BCB7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8">
    <w:name w:val="6C2F019B6AED4989BF7F8FFCD33DB8A7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8">
    <w:name w:val="D994FE2C05774853836D80082F4E39A1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8">
    <w:name w:val="1F0CF30414064EE4AEF9C17A3106866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8">
    <w:name w:val="8745F5E8F8F641B28CC8EB20B9B23F70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8">
    <w:name w:val="C4B324518BFB40B5B69BB8B357B9CF6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8">
    <w:name w:val="D0ABBF87216B47FFBABDB1817503E10C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8">
    <w:name w:val="CD888EF475A8400BAE35D99F84A8C7CF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8">
    <w:name w:val="F09D2CAD724E43C88AE7B07B5E2A822C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8">
    <w:name w:val="FC5FD01A2CAE4E93B8E26D41D83BAC9D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8">
    <w:name w:val="94D64ECB8B3F4E0EADEEDEC4FB25E847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8">
    <w:name w:val="766454D129374BEDB040BAC9C5125D818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3-2">
    <w:name w:val="List Table 3 Accent 2"/>
    <w:basedOn w:val="a1"/>
    <w:uiPriority w:val="48"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customStyle="1" w:styleId="13F9C0C914924C13AF96F631904B83318">
    <w:name w:val="13F9C0C914924C13AF96F631904B83318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3-4">
    <w:name w:val="List Table 3 Accent 4"/>
    <w:basedOn w:val="a1"/>
    <w:uiPriority w:val="48"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paragraph" w:customStyle="1" w:styleId="651B16DDBBF74E1DA8AD702FD2D107FA9">
    <w:name w:val="651B16DDBBF74E1DA8AD702FD2D107FA9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5">
    <w:name w:val="4D4442614C154D0EAA74FEE1B232E992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5">
    <w:name w:val="263AB3825BB543AF94F6BDF325712158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5">
    <w:name w:val="0BB42E946329414181221797A9838448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9">
    <w:name w:val="51B0554D3F1843C9A9E760BBD73FBAE7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9">
    <w:name w:val="58055DEF56AE4AAF80685C86A69B46F2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9">
    <w:name w:val="8890AB5F14274DDC823B120BD8ACBAB5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9">
    <w:name w:val="FDCA1B72BADD422DBB692F2B98BEBAF9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9">
    <w:name w:val="816F275B874148F29D0DC52B484C9A00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9">
    <w:name w:val="FA219123026B45A7889C3D9D0C28773E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9">
    <w:name w:val="D4D8F80E932C4BBBB93F0CD29ED1BCB7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9">
    <w:name w:val="6C2F019B6AED4989BF7F8FFCD33DB8A7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9">
    <w:name w:val="D994FE2C05774853836D80082F4E39A1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9">
    <w:name w:val="1F0CF30414064EE4AEF9C17A3106866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9">
    <w:name w:val="8745F5E8F8F641B28CC8EB20B9B23F70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9">
    <w:name w:val="C4B324518BFB40B5B69BB8B357B9CF6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9">
    <w:name w:val="D0ABBF87216B47FFBABDB1817503E10C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9">
    <w:name w:val="CD888EF475A8400BAE35D99F84A8C7CF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9">
    <w:name w:val="F09D2CAD724E43C88AE7B07B5E2A822C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9">
    <w:name w:val="FC5FD01A2CAE4E93B8E26D41D83BAC9D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9">
    <w:name w:val="94D64ECB8B3F4E0EADEEDEC4FB25E847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9">
    <w:name w:val="766454D129374BEDB040BAC9C5125D819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6-6">
    <w:name w:val="List Table 6 Colorful Accent 6"/>
    <w:basedOn w:val="a1"/>
    <w:uiPriority w:val="51"/>
    <w:rsid w:val="007F173C"/>
    <w:pPr>
      <w:spacing w:after="0" w:line="240" w:lineRule="auto"/>
      <w:jc w:val="left"/>
    </w:pPr>
    <w:rPr>
      <w:rFonts w:eastAsia="바탕" w:cs="Times New Roman"/>
      <w:color w:val="538135" w:themeColor="accent6" w:themeShade="BF"/>
      <w:kern w:val="0"/>
      <w:sz w:val="22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13F9C0C914924C13AF96F631904B83319">
    <w:name w:val="13F9C0C914924C13AF96F631904B83319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7-1">
    <w:name w:val="List Table 7 Colorful Accent 1"/>
    <w:basedOn w:val="a1"/>
    <w:uiPriority w:val="52"/>
    <w:rsid w:val="007F173C"/>
    <w:pPr>
      <w:spacing w:after="0" w:line="240" w:lineRule="auto"/>
      <w:jc w:val="left"/>
    </w:pPr>
    <w:rPr>
      <w:rFonts w:eastAsia="바탕" w:cs="Times New Roman"/>
      <w:color w:val="2E74B5" w:themeColor="accent1" w:themeShade="BF"/>
      <w:kern w:val="0"/>
      <w:sz w:val="22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651B16DDBBF74E1DA8AD702FD2D107FA10">
    <w:name w:val="651B16DDBBF74E1DA8AD702FD2D107FA10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6">
    <w:name w:val="4D4442614C154D0EAA74FEE1B232E992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6">
    <w:name w:val="263AB3825BB543AF94F6BDF325712158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6">
    <w:name w:val="0BB42E946329414181221797A9838448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10">
    <w:name w:val="51B0554D3F1843C9A9E760BBD73FBAE71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10">
    <w:name w:val="58055DEF56AE4AAF80685C86A69B46F2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10">
    <w:name w:val="8890AB5F14274DDC823B120BD8ACBAB51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10">
    <w:name w:val="FDCA1B72BADD422DBB692F2B98BEBAF9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10">
    <w:name w:val="816F275B874148F29D0DC52B484C9A001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10">
    <w:name w:val="FA219123026B45A7889C3D9D0C28773E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10">
    <w:name w:val="D4D8F80E932C4BBBB93F0CD29ED1BCB71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10">
    <w:name w:val="6C2F019B6AED4989BF7F8FFCD33DB8A7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10">
    <w:name w:val="D994FE2C05774853836D80082F4E39A11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10">
    <w:name w:val="1F0CF30414064EE4AEF9C17A31068661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10">
    <w:name w:val="8745F5E8F8F641B28CC8EB20B9B23F701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10">
    <w:name w:val="C4B324518BFB40B5B69BB8B357B9CF61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10">
    <w:name w:val="D0ABBF87216B47FFBABDB1817503E10C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10">
    <w:name w:val="CD888EF475A8400BAE35D99F84A8C7CF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10">
    <w:name w:val="F09D2CAD724E43C88AE7B07B5E2A822C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10">
    <w:name w:val="FC5FD01A2CAE4E93B8E26D41D83BAC9D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10">
    <w:name w:val="94D64ECB8B3F4E0EADEEDEC4FB25E847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10">
    <w:name w:val="766454D129374BEDB040BAC9C5125D8110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3-1">
    <w:name w:val="Medium Grid 3 Accent 1"/>
    <w:basedOn w:val="a1"/>
    <w:uiPriority w:val="69"/>
    <w:semiHidden/>
    <w:unhideWhenUsed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customStyle="1" w:styleId="13F9C0C914924C13AF96F631904B833110">
    <w:name w:val="13F9C0C914924C13AF96F631904B833110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3-3">
    <w:name w:val="Medium Grid 3 Accent 3"/>
    <w:basedOn w:val="a1"/>
    <w:uiPriority w:val="69"/>
    <w:semiHidden/>
    <w:unhideWhenUsed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paragraph" w:customStyle="1" w:styleId="651B16DDBBF74E1DA8AD702FD2D107FA11">
    <w:name w:val="651B16DDBBF74E1DA8AD702FD2D107FA11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7">
    <w:name w:val="4D4442614C154D0EAA74FEE1B232E992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7">
    <w:name w:val="263AB3825BB543AF94F6BDF325712158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7">
    <w:name w:val="0BB42E946329414181221797A9838448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11">
    <w:name w:val="51B0554D3F1843C9A9E760BBD73FBAE71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11">
    <w:name w:val="58055DEF56AE4AAF80685C86A69B46F2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11">
    <w:name w:val="8890AB5F14274DDC823B120BD8ACBAB51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11">
    <w:name w:val="FDCA1B72BADD422DBB692F2B98BEBAF9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11">
    <w:name w:val="816F275B874148F29D0DC52B484C9A001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11">
    <w:name w:val="FA219123026B45A7889C3D9D0C28773E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11">
    <w:name w:val="D4D8F80E932C4BBBB93F0CD29ED1BCB71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11">
    <w:name w:val="6C2F019B6AED4989BF7F8FFCD33DB8A7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11">
    <w:name w:val="D994FE2C05774853836D80082F4E39A11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11">
    <w:name w:val="1F0CF30414064EE4AEF9C17A31068661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11">
    <w:name w:val="8745F5E8F8F641B28CC8EB20B9B23F701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11">
    <w:name w:val="C4B324518BFB40B5B69BB8B357B9CF61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11">
    <w:name w:val="D0ABBF87216B47FFBABDB1817503E10C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11">
    <w:name w:val="CD888EF475A8400BAE35D99F84A8C7CF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11">
    <w:name w:val="F09D2CAD724E43C88AE7B07B5E2A822C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11">
    <w:name w:val="FC5FD01A2CAE4E93B8E26D41D83BAC9D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11">
    <w:name w:val="94D64ECB8B3F4E0EADEEDEC4FB25E847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11">
    <w:name w:val="766454D129374BEDB040BAC9C5125D8111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1-50">
    <w:name w:val="Medium Shading 1 Accent 5"/>
    <w:basedOn w:val="a1"/>
    <w:uiPriority w:val="63"/>
    <w:semiHidden/>
    <w:unhideWhenUsed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13F9C0C914924C13AF96F631904B833111">
    <w:name w:val="13F9C0C914924C13AF96F631904B833111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20">
    <w:name w:val="Medium Shading 2"/>
    <w:basedOn w:val="a1"/>
    <w:uiPriority w:val="64"/>
    <w:semiHidden/>
    <w:unhideWhenUsed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651B16DDBBF74E1DA8AD702FD2D107FA12">
    <w:name w:val="651B16DDBBF74E1DA8AD702FD2D107FA12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8">
    <w:name w:val="4D4442614C154D0EAA74FEE1B232E992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8">
    <w:name w:val="263AB3825BB543AF94F6BDF325712158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8">
    <w:name w:val="0BB42E946329414181221797A9838448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12">
    <w:name w:val="51B0554D3F1843C9A9E760BBD73FBAE71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58055DEF56AE4AAF80685C86A69B46F212">
    <w:name w:val="58055DEF56AE4AAF80685C86A69B46F2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890AB5F14274DDC823B120BD8ACBAB512">
    <w:name w:val="8890AB5F14274DDC823B120BD8ACBAB51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DCA1B72BADD422DBB692F2B98BEBAF912">
    <w:name w:val="FDCA1B72BADD422DBB692F2B98BEBAF9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16F275B874148F29D0DC52B484C9A0012">
    <w:name w:val="816F275B874148F29D0DC52B484C9A001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12">
    <w:name w:val="FA219123026B45A7889C3D9D0C28773E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12">
    <w:name w:val="D4D8F80E932C4BBBB93F0CD29ED1BCB71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12">
    <w:name w:val="6C2F019B6AED4989BF7F8FFCD33DB8A7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12">
    <w:name w:val="D994FE2C05774853836D80082F4E39A11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12">
    <w:name w:val="1F0CF30414064EE4AEF9C17A31068661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12">
    <w:name w:val="8745F5E8F8F641B28CC8EB20B9B23F701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12">
    <w:name w:val="C4B324518BFB40B5B69BB8B357B9CF61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12">
    <w:name w:val="D0ABBF87216B47FFBABDB1817503E10C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12">
    <w:name w:val="CD888EF475A8400BAE35D99F84A8C7CF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12">
    <w:name w:val="F09D2CAD724E43C88AE7B07B5E2A822C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12">
    <w:name w:val="FC5FD01A2CAE4E93B8E26D41D83BAC9D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12">
    <w:name w:val="94D64ECB8B3F4E0EADEEDEC4FB25E847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12">
    <w:name w:val="766454D129374BEDB040BAC9C5125D8112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styleId="a8">
    <w:name w:val="Quote"/>
    <w:basedOn w:val="a"/>
    <w:next w:val="a"/>
    <w:link w:val="Char3"/>
    <w:uiPriority w:val="29"/>
    <w:unhideWhenUsed/>
    <w:qFormat/>
    <w:rsid w:val="007F173C"/>
    <w:pPr>
      <w:widowControl/>
      <w:wordWrap/>
      <w:autoSpaceDE/>
      <w:autoSpaceDN/>
      <w:spacing w:before="200" w:line="240" w:lineRule="auto"/>
      <w:ind w:left="864" w:right="864"/>
      <w:jc w:val="center"/>
    </w:pPr>
    <w:rPr>
      <w:rFonts w:ascii="맑은 고딕" w:eastAsia="맑은 고딕" w:hAnsi="맑은 고딕" w:cs="Times New Roman"/>
      <w:i/>
      <w:iCs/>
      <w:color w:val="404040" w:themeColor="text1" w:themeTint="BF"/>
      <w:kern w:val="0"/>
      <w:sz w:val="22"/>
    </w:rPr>
  </w:style>
  <w:style w:type="character" w:customStyle="1" w:styleId="Char3">
    <w:name w:val="인용 Char"/>
    <w:basedOn w:val="a0"/>
    <w:link w:val="a8"/>
    <w:uiPriority w:val="29"/>
    <w:rsid w:val="007F173C"/>
    <w:rPr>
      <w:rFonts w:ascii="맑은 고딕" w:eastAsia="맑은 고딕" w:hAnsi="맑은 고딕" w:cs="Times New Roman"/>
      <w:i/>
      <w:iCs/>
      <w:color w:val="404040" w:themeColor="text1" w:themeTint="BF"/>
      <w:kern w:val="0"/>
      <w:sz w:val="22"/>
    </w:rPr>
  </w:style>
  <w:style w:type="paragraph" w:customStyle="1" w:styleId="13F9C0C914924C13AF96F631904B833112">
    <w:name w:val="13F9C0C914924C13AF96F631904B833112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styleId="a9">
    <w:name w:val="Salutation"/>
    <w:basedOn w:val="a"/>
    <w:next w:val="a"/>
    <w:link w:val="Char4"/>
    <w:semiHidden/>
    <w:unhideWhenUsed/>
    <w:rsid w:val="007F173C"/>
    <w:pPr>
      <w:widowControl/>
      <w:wordWrap/>
      <w:autoSpaceDE/>
      <w:autoSpaceDN/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character" w:customStyle="1" w:styleId="Char4">
    <w:name w:val="인사말 Char"/>
    <w:basedOn w:val="a0"/>
    <w:link w:val="a9"/>
    <w:semiHidden/>
    <w:rsid w:val="007F173C"/>
    <w:rPr>
      <w:rFonts w:ascii="맑은 고딕" w:eastAsia="맑은 고딕" w:hAnsi="맑은 고딕" w:cs="Times New Roman"/>
      <w:kern w:val="0"/>
      <w:sz w:val="22"/>
    </w:rPr>
  </w:style>
  <w:style w:type="paragraph" w:customStyle="1" w:styleId="651B16DDBBF74E1DA8AD702FD2D107FA13">
    <w:name w:val="651B16DDBBF74E1DA8AD702FD2D107FA13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9">
    <w:name w:val="4D4442614C154D0EAA74FEE1B232E992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9">
    <w:name w:val="263AB3825BB543AF94F6BDF325712158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9">
    <w:name w:val="0BB42E946329414181221797A9838448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13">
    <w:name w:val="51B0554D3F1843C9A9E760BBD73FBAE71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13">
    <w:name w:val="8890AB5F14274DDC823B120BD8ACBAB51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13">
    <w:name w:val="816F275B874148F29D0DC52B484C9A001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13">
    <w:name w:val="FA219123026B45A7889C3D9D0C28773E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13">
    <w:name w:val="D4D8F80E932C4BBBB93F0CD29ED1BCB71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13">
    <w:name w:val="6C2F019B6AED4989BF7F8FFCD33DB8A7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994FE2C05774853836D80082F4E39A113">
    <w:name w:val="D994FE2C05774853836D80082F4E39A11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1F0CF30414064EE4AEF9C17A3106866113">
    <w:name w:val="1F0CF30414064EE4AEF9C17A31068661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745F5E8F8F641B28CC8EB20B9B23F7013">
    <w:name w:val="8745F5E8F8F641B28CC8EB20B9B23F701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C4B324518BFB40B5B69BB8B357B9CF6113">
    <w:name w:val="C4B324518BFB40B5B69BB8B357B9CF61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13">
    <w:name w:val="D0ABBF87216B47FFBABDB1817503E10C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13">
    <w:name w:val="CD888EF475A8400BAE35D99F84A8C7CF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13">
    <w:name w:val="F09D2CAD724E43C88AE7B07B5E2A822C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13">
    <w:name w:val="FC5FD01A2CAE4E93B8E26D41D83BAC9D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13">
    <w:name w:val="94D64ECB8B3F4E0EADEEDEC4FB25E847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13">
    <w:name w:val="766454D129374BEDB040BAC9C5125D8113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aa">
    <w:name w:val="Table Elegant"/>
    <w:basedOn w:val="a1"/>
    <w:semiHidden/>
    <w:unhideWhenUsed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F9C0C914924C13AF96F631904B833113">
    <w:name w:val="13F9C0C914924C13AF96F631904B833113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">
    <w:name w:val="DCB908DA637D4CD1A5062F9409952D97"/>
    <w:rsid w:val="007F173C"/>
    <w:pPr>
      <w:widowControl w:val="0"/>
      <w:wordWrap w:val="0"/>
      <w:autoSpaceDE w:val="0"/>
      <w:autoSpaceDN w:val="0"/>
    </w:pPr>
  </w:style>
  <w:style w:type="table" w:styleId="31">
    <w:name w:val="Table Grid 3"/>
    <w:basedOn w:val="a1"/>
    <w:semiHidden/>
    <w:unhideWhenUsed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651B16DDBBF74E1DA8AD702FD2D107FA14">
    <w:name w:val="651B16DDBBF74E1DA8AD702FD2D107FA14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10">
    <w:name w:val="4D4442614C154D0EAA74FEE1B232E9921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10">
    <w:name w:val="263AB3825BB543AF94F6BDF325712158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10">
    <w:name w:val="0BB42E946329414181221797A9838448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14">
    <w:name w:val="51B0554D3F1843C9A9E760BBD73FBAE71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14">
    <w:name w:val="8890AB5F14274DDC823B120BD8ACBAB51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14">
    <w:name w:val="816F275B874148F29D0DC52B484C9A001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14">
    <w:name w:val="FA219123026B45A7889C3D9D0C28773E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14">
    <w:name w:val="D4D8F80E932C4BBBB93F0CD29ED1BCB71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14">
    <w:name w:val="6C2F019B6AED4989BF7F8FFCD33DB8A7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1">
    <w:name w:val="DCB908DA637D4CD1A5062F9409952D97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">
    <w:name w:val="A1643688D0DD4FF1844DF181DCFB84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14">
    <w:name w:val="D0ABBF87216B47FFBABDB1817503E10C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14">
    <w:name w:val="CD888EF475A8400BAE35D99F84A8C7CF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14">
    <w:name w:val="F09D2CAD724E43C88AE7B07B5E2A822C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14">
    <w:name w:val="FC5FD01A2CAE4E93B8E26D41D83BAC9D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14">
    <w:name w:val="94D64ECB8B3F4E0EADEEDEC4FB25E847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14">
    <w:name w:val="766454D129374BEDB040BAC9C5125D8114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1">
    <w:name w:val="Table Subtle 1"/>
    <w:basedOn w:val="a1"/>
    <w:semiHidden/>
    <w:unhideWhenUsed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F9C0C914924C13AF96F631904B833114">
    <w:name w:val="13F9C0C914924C13AF96F631904B833114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table" w:styleId="10">
    <w:name w:val="Table Web 1"/>
    <w:basedOn w:val="a1"/>
    <w:semiHidden/>
    <w:unhideWhenUsed/>
    <w:rsid w:val="007F173C"/>
    <w:pPr>
      <w:spacing w:after="0" w:line="240" w:lineRule="auto"/>
      <w:jc w:val="left"/>
    </w:pPr>
    <w:rPr>
      <w:rFonts w:eastAsia="바탕" w:cs="Times New Roman"/>
      <w:kern w:val="0"/>
      <w:sz w:val="22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651B16DDBBF74E1DA8AD702FD2D107FA15">
    <w:name w:val="651B16DDBBF74E1DA8AD702FD2D107FA15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11">
    <w:name w:val="4D4442614C154D0EAA74FEE1B232E9921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11">
    <w:name w:val="263AB3825BB543AF94F6BDF325712158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11">
    <w:name w:val="0BB42E946329414181221797A9838448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15">
    <w:name w:val="51B0554D3F1843C9A9E760BBD73FBAE71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15">
    <w:name w:val="8890AB5F14274DDC823B120BD8ACBAB51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15">
    <w:name w:val="816F275B874148F29D0DC52B484C9A001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15">
    <w:name w:val="FA219123026B45A7889C3D9D0C28773E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15">
    <w:name w:val="D4D8F80E932C4BBBB93F0CD29ED1BCB71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15">
    <w:name w:val="6C2F019B6AED4989BF7F8FFCD33DB8A7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2">
    <w:name w:val="DCB908DA637D4CD1A5062F9409952D97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1">
    <w:name w:val="A1643688D0DD4FF1844DF181DCFB841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15">
    <w:name w:val="D0ABBF87216B47FFBABDB1817503E10C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15">
    <w:name w:val="CD888EF475A8400BAE35D99F84A8C7CF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15">
    <w:name w:val="F09D2CAD724E43C88AE7B07B5E2A822C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15">
    <w:name w:val="FC5FD01A2CAE4E93B8E26D41D83BAC9D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15">
    <w:name w:val="94D64ECB8B3F4E0EADEEDEC4FB25E847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15">
    <w:name w:val="766454D129374BEDB040BAC9C5125D8115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character" w:customStyle="1" w:styleId="Hashtag">
    <w:name w:val="Hashtag"/>
    <w:basedOn w:val="a0"/>
    <w:uiPriority w:val="99"/>
    <w:semiHidden/>
    <w:unhideWhenUsed/>
    <w:rsid w:val="007F173C"/>
    <w:rPr>
      <w:rFonts w:ascii="맑은 고딕" w:eastAsia="맑은 고딕" w:hAnsi="맑은 고딕"/>
      <w:color w:val="2B579A"/>
      <w:shd w:val="clear" w:color="auto" w:fill="E1DFDD"/>
    </w:rPr>
  </w:style>
  <w:style w:type="paragraph" w:customStyle="1" w:styleId="13F9C0C914924C13AF96F631904B833115">
    <w:name w:val="13F9C0C914924C13AF96F631904B833115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72EA673357402D9E496A248D60864C">
    <w:name w:val="8972EA673357402D9E496A248D60864C"/>
    <w:rsid w:val="007F173C"/>
    <w:pPr>
      <w:widowControl w:val="0"/>
      <w:wordWrap w:val="0"/>
      <w:autoSpaceDE w:val="0"/>
      <w:autoSpaceDN w:val="0"/>
    </w:pPr>
  </w:style>
  <w:style w:type="character" w:customStyle="1" w:styleId="3Char">
    <w:name w:val="제목 3 Char"/>
    <w:basedOn w:val="a0"/>
    <w:link w:val="3"/>
    <w:uiPriority w:val="4"/>
    <w:semiHidden/>
    <w:rsid w:val="007F173C"/>
    <w:rPr>
      <w:rFonts w:ascii="맑은 고딕" w:eastAsia="맑은 고딕" w:hAnsi="맑은 고딕" w:cstheme="majorBidi"/>
      <w:color w:val="1F4D78" w:themeColor="accent1" w:themeShade="7F"/>
      <w:kern w:val="0"/>
      <w:sz w:val="24"/>
      <w:szCs w:val="24"/>
    </w:rPr>
  </w:style>
  <w:style w:type="paragraph" w:customStyle="1" w:styleId="651B16DDBBF74E1DA8AD702FD2D107FA16">
    <w:name w:val="651B16DDBBF74E1DA8AD702FD2D107FA16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12">
    <w:name w:val="4D4442614C154D0EAA74FEE1B232E9921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12">
    <w:name w:val="263AB3825BB543AF94F6BDF325712158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12">
    <w:name w:val="0BB42E946329414181221797A9838448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16">
    <w:name w:val="51B0554D3F1843C9A9E760BBD73FBAE71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16">
    <w:name w:val="8890AB5F14274DDC823B120BD8ACBAB51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16">
    <w:name w:val="816F275B874148F29D0DC52B484C9A001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16">
    <w:name w:val="FA219123026B45A7889C3D9D0C28773E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16">
    <w:name w:val="D4D8F80E932C4BBBB93F0CD29ED1BCB71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16">
    <w:name w:val="6C2F019B6AED4989BF7F8FFCD33DB8A7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3">
    <w:name w:val="DCB908DA637D4CD1A5062F9409952D97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2">
    <w:name w:val="A1643688D0DD4FF1844DF181DCFB841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72EA673357402D9E496A248D60864C1">
    <w:name w:val="8972EA673357402D9E496A248D60864C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16">
    <w:name w:val="D0ABBF87216B47FFBABDB1817503E10C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16">
    <w:name w:val="CD888EF475A8400BAE35D99F84A8C7CF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16">
    <w:name w:val="F09D2CAD724E43C88AE7B07B5E2A822C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16">
    <w:name w:val="FC5FD01A2CAE4E93B8E26D41D83BAC9D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16">
    <w:name w:val="94D64ECB8B3F4E0EADEEDEC4FB25E847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16">
    <w:name w:val="766454D129374BEDB040BAC9C5125D8116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F9C0C914924C13AF96F631904B833116">
    <w:name w:val="13F9C0C914924C13AF96F631904B833116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51B16DDBBF74E1DA8AD702FD2D107FA17">
    <w:name w:val="651B16DDBBF74E1DA8AD702FD2D107FA17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13">
    <w:name w:val="4D4442614C154D0EAA74FEE1B232E9921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13">
    <w:name w:val="263AB3825BB543AF94F6BDF325712158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13">
    <w:name w:val="0BB42E946329414181221797A9838448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17">
    <w:name w:val="51B0554D3F1843C9A9E760BBD73FBAE71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17">
    <w:name w:val="8890AB5F14274DDC823B120BD8ACBAB51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17">
    <w:name w:val="816F275B874148F29D0DC52B484C9A001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17">
    <w:name w:val="FA219123026B45A7889C3D9D0C28773E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17">
    <w:name w:val="D4D8F80E932C4BBBB93F0CD29ED1BCB71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17">
    <w:name w:val="6C2F019B6AED4989BF7F8FFCD33DB8A7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4">
    <w:name w:val="DCB908DA637D4CD1A5062F9409952D97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3">
    <w:name w:val="A1643688D0DD4FF1844DF181DCFB841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72EA673357402D9E496A248D60864C2">
    <w:name w:val="8972EA673357402D9E496A248D60864C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0ABBF87216B47FFBABDB1817503E10C17">
    <w:name w:val="D0ABBF87216B47FFBABDB1817503E10C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D888EF475A8400BAE35D99F84A8C7CF17">
    <w:name w:val="CD888EF475A8400BAE35D99F84A8C7CF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9D2CAD724E43C88AE7B07B5E2A822C17">
    <w:name w:val="F09D2CAD724E43C88AE7B07B5E2A822C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C5FD01A2CAE4E93B8E26D41D83BAC9D17">
    <w:name w:val="FC5FD01A2CAE4E93B8E26D41D83BAC9D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D64ECB8B3F4E0EADEEDEC4FB25E84717">
    <w:name w:val="94D64ECB8B3F4E0EADEEDEC4FB25E847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17">
    <w:name w:val="766454D129374BEDB040BAC9C5125D8117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F9C0C914924C13AF96F631904B833117">
    <w:name w:val="13F9C0C914924C13AF96F631904B833117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51B16DDBBF74E1DA8AD702FD2D107FA18">
    <w:name w:val="651B16DDBBF74E1DA8AD702FD2D107FA18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14">
    <w:name w:val="4D4442614C154D0EAA74FEE1B232E9921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14">
    <w:name w:val="263AB3825BB543AF94F6BDF325712158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14">
    <w:name w:val="0BB42E946329414181221797A9838448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18">
    <w:name w:val="51B0554D3F1843C9A9E760BBD73FBAE71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18">
    <w:name w:val="8890AB5F14274DDC823B120BD8ACBAB51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18">
    <w:name w:val="816F275B874148F29D0DC52B484C9A001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18">
    <w:name w:val="FA219123026B45A7889C3D9D0C28773E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18">
    <w:name w:val="D4D8F80E932C4BBBB93F0CD29ED1BCB71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18">
    <w:name w:val="6C2F019B6AED4989BF7F8FFCD33DB8A7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5">
    <w:name w:val="DCB908DA637D4CD1A5062F9409952D97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4">
    <w:name w:val="A1643688D0DD4FF1844DF181DCFB841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72EA673357402D9E496A248D60864C3">
    <w:name w:val="8972EA673357402D9E496A248D60864C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18">
    <w:name w:val="766454D129374BEDB040BAC9C5125D8118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F9C0C914924C13AF96F631904B833118">
    <w:name w:val="13F9C0C914924C13AF96F631904B833118"/>
    <w:rsid w:val="007F173C"/>
    <w:pPr>
      <w:spacing w:after="220" w:line="180" w:lineRule="atLeast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51B16DDBBF74E1DA8AD702FD2D107FA19">
    <w:name w:val="651B16DDBBF74E1DA8AD702FD2D107FA19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15">
    <w:name w:val="4D4442614C154D0EAA74FEE1B232E9921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15">
    <w:name w:val="263AB3825BB543AF94F6BDF325712158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15">
    <w:name w:val="0BB42E946329414181221797A9838448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19">
    <w:name w:val="51B0554D3F1843C9A9E760BBD73FBAE71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19">
    <w:name w:val="8890AB5F14274DDC823B120BD8ACBAB51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19">
    <w:name w:val="816F275B874148F29D0DC52B484C9A001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19">
    <w:name w:val="FA219123026B45A7889C3D9D0C28773E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19">
    <w:name w:val="D4D8F80E932C4BBBB93F0CD29ED1BCB71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19">
    <w:name w:val="6C2F019B6AED4989BF7F8FFCD33DB8A7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6">
    <w:name w:val="DCB908DA637D4CD1A5062F9409952D97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5">
    <w:name w:val="A1643688D0DD4FF1844DF181DCFB841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72EA673357402D9E496A248D60864C4">
    <w:name w:val="8972EA673357402D9E496A248D60864C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19">
    <w:name w:val="766454D129374BEDB040BAC9C5125D8119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F9C0C914924C13AF96F631904B833119">
    <w:name w:val="13F9C0C914924C13AF96F631904B8331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1AAD726FD74473B5C4C9E9CCDC759E">
    <w:name w:val="891AAD726FD74473B5C4C9E9CCDC759E"/>
    <w:rsid w:val="007F173C"/>
    <w:pPr>
      <w:widowControl w:val="0"/>
      <w:wordWrap w:val="0"/>
      <w:autoSpaceDE w:val="0"/>
      <w:autoSpaceDN w:val="0"/>
    </w:pPr>
  </w:style>
  <w:style w:type="paragraph" w:customStyle="1" w:styleId="BDA5955EDCBF4CDAAEE610B616D36961">
    <w:name w:val="BDA5955EDCBF4CDAAEE610B616D36961"/>
    <w:rsid w:val="007F173C"/>
    <w:pPr>
      <w:widowControl w:val="0"/>
      <w:wordWrap w:val="0"/>
      <w:autoSpaceDE w:val="0"/>
      <w:autoSpaceDN w:val="0"/>
    </w:pPr>
  </w:style>
  <w:style w:type="paragraph" w:customStyle="1" w:styleId="651B16DDBBF74E1DA8AD702FD2D107FA20">
    <w:name w:val="651B16DDBBF74E1DA8AD702FD2D107FA20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16">
    <w:name w:val="4D4442614C154D0EAA74FEE1B232E9921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16">
    <w:name w:val="263AB3825BB543AF94F6BDF325712158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16">
    <w:name w:val="0BB42E946329414181221797A9838448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20">
    <w:name w:val="51B0554D3F1843C9A9E760BBD73FBAE72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20">
    <w:name w:val="8890AB5F14274DDC823B120BD8ACBAB52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20">
    <w:name w:val="816F275B874148F29D0DC52B484C9A002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20">
    <w:name w:val="FA219123026B45A7889C3D9D0C28773E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20">
    <w:name w:val="D4D8F80E932C4BBBB93F0CD29ED1BCB72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20">
    <w:name w:val="6C2F019B6AED4989BF7F8FFCD33DB8A7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7">
    <w:name w:val="DCB908DA637D4CD1A5062F9409952D97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6">
    <w:name w:val="A1643688D0DD4FF1844DF181DCFB841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72EA673357402D9E496A248D60864C5">
    <w:name w:val="8972EA673357402D9E496A248D60864C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66454D129374BEDB040BAC9C5125D8120">
    <w:name w:val="766454D129374BEDB040BAC9C5125D8120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F9C0C914924C13AF96F631904B833120">
    <w:name w:val="13F9C0C914924C13AF96F631904B8331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1AAD726FD74473B5C4C9E9CCDC759E1">
    <w:name w:val="891AAD726FD74473B5C4C9E9CCDC759E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DA5955EDCBF4CDAAEE610B616D369611">
    <w:name w:val="BDA5955EDCBF4CDAAEE610B616D3696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35086455BD845F19D9543123F0BEDF7">
    <w:name w:val="935086455BD845F19D9543123F0BEDF7"/>
    <w:rsid w:val="007F173C"/>
    <w:pPr>
      <w:widowControl w:val="0"/>
      <w:wordWrap w:val="0"/>
      <w:autoSpaceDE w:val="0"/>
      <w:autoSpaceDN w:val="0"/>
    </w:pPr>
  </w:style>
  <w:style w:type="paragraph" w:customStyle="1" w:styleId="07F98B3E37D14B42B2B9A3275716E0BA">
    <w:name w:val="07F98B3E37D14B42B2B9A3275716E0BA"/>
    <w:rsid w:val="007F173C"/>
    <w:pPr>
      <w:widowControl w:val="0"/>
      <w:wordWrap w:val="0"/>
      <w:autoSpaceDE w:val="0"/>
      <w:autoSpaceDN w:val="0"/>
    </w:pPr>
  </w:style>
  <w:style w:type="paragraph" w:customStyle="1" w:styleId="E317A1A10C6E465792FD0A51D09B96C5">
    <w:name w:val="E317A1A10C6E465792FD0A51D09B96C5"/>
    <w:rsid w:val="007F173C"/>
    <w:pPr>
      <w:widowControl w:val="0"/>
      <w:wordWrap w:val="0"/>
      <w:autoSpaceDE w:val="0"/>
      <w:autoSpaceDN w:val="0"/>
    </w:pPr>
  </w:style>
  <w:style w:type="paragraph" w:customStyle="1" w:styleId="20C9F272168B4588B994216A3BD34EE6">
    <w:name w:val="20C9F272168B4588B994216A3BD34EE6"/>
    <w:rsid w:val="007F173C"/>
    <w:pPr>
      <w:widowControl w:val="0"/>
      <w:wordWrap w:val="0"/>
      <w:autoSpaceDE w:val="0"/>
      <w:autoSpaceDN w:val="0"/>
    </w:pPr>
  </w:style>
  <w:style w:type="paragraph" w:customStyle="1" w:styleId="0B7BAA767A0341DB89EBB4F52D5EC7A6">
    <w:name w:val="0B7BAA767A0341DB89EBB4F52D5EC7A6"/>
    <w:rsid w:val="007F173C"/>
    <w:pPr>
      <w:widowControl w:val="0"/>
      <w:wordWrap w:val="0"/>
      <w:autoSpaceDE w:val="0"/>
      <w:autoSpaceDN w:val="0"/>
    </w:pPr>
  </w:style>
  <w:style w:type="paragraph" w:customStyle="1" w:styleId="3A4E3665B84F45F58EB0C74D3B5A86FC">
    <w:name w:val="3A4E3665B84F45F58EB0C74D3B5A86FC"/>
    <w:rsid w:val="007F173C"/>
    <w:pPr>
      <w:widowControl w:val="0"/>
      <w:wordWrap w:val="0"/>
      <w:autoSpaceDE w:val="0"/>
      <w:autoSpaceDN w:val="0"/>
    </w:pPr>
  </w:style>
  <w:style w:type="paragraph" w:customStyle="1" w:styleId="42AEAEDC0CEE4CB28DEDCCE01ECE851B">
    <w:name w:val="42AEAEDC0CEE4CB28DEDCCE01ECE851B"/>
    <w:rsid w:val="007F173C"/>
    <w:pPr>
      <w:widowControl w:val="0"/>
      <w:wordWrap w:val="0"/>
      <w:autoSpaceDE w:val="0"/>
      <w:autoSpaceDN w:val="0"/>
    </w:pPr>
  </w:style>
  <w:style w:type="paragraph" w:customStyle="1" w:styleId="C72B43D552664F659AA77198B6915032">
    <w:name w:val="C72B43D552664F659AA77198B6915032"/>
    <w:rsid w:val="007F173C"/>
    <w:pPr>
      <w:widowControl w:val="0"/>
      <w:wordWrap w:val="0"/>
      <w:autoSpaceDE w:val="0"/>
      <w:autoSpaceDN w:val="0"/>
    </w:pPr>
  </w:style>
  <w:style w:type="paragraph" w:customStyle="1" w:styleId="FC3B81D77642497A8F7826D9D562FBAD">
    <w:name w:val="FC3B81D77642497A8F7826D9D562FBAD"/>
    <w:rsid w:val="007F173C"/>
    <w:pPr>
      <w:widowControl w:val="0"/>
      <w:wordWrap w:val="0"/>
      <w:autoSpaceDE w:val="0"/>
      <w:autoSpaceDN w:val="0"/>
    </w:pPr>
  </w:style>
  <w:style w:type="paragraph" w:customStyle="1" w:styleId="61CE8BAEF74F4E29B80386BA88F91FDF">
    <w:name w:val="61CE8BAEF74F4E29B80386BA88F91FDF"/>
    <w:rsid w:val="007F173C"/>
    <w:pPr>
      <w:widowControl w:val="0"/>
      <w:wordWrap w:val="0"/>
      <w:autoSpaceDE w:val="0"/>
      <w:autoSpaceDN w:val="0"/>
    </w:pPr>
  </w:style>
  <w:style w:type="paragraph" w:customStyle="1" w:styleId="171851E148D843499873C72F4764D9DD">
    <w:name w:val="171851E148D843499873C72F4764D9DD"/>
    <w:rsid w:val="007F173C"/>
    <w:pPr>
      <w:widowControl w:val="0"/>
      <w:wordWrap w:val="0"/>
      <w:autoSpaceDE w:val="0"/>
      <w:autoSpaceDN w:val="0"/>
    </w:pPr>
  </w:style>
  <w:style w:type="paragraph" w:customStyle="1" w:styleId="7C38BC7377FD4C3991B35045260DBB97">
    <w:name w:val="7C38BC7377FD4C3991B35045260DBB97"/>
    <w:rsid w:val="007F173C"/>
    <w:pPr>
      <w:widowControl w:val="0"/>
      <w:wordWrap w:val="0"/>
      <w:autoSpaceDE w:val="0"/>
      <w:autoSpaceDN w:val="0"/>
    </w:pPr>
  </w:style>
  <w:style w:type="paragraph" w:customStyle="1" w:styleId="69BBE07CFCA4471E8FE94A338AE1E068">
    <w:name w:val="69BBE07CFCA4471E8FE94A338AE1E068"/>
    <w:rsid w:val="007F173C"/>
    <w:pPr>
      <w:widowControl w:val="0"/>
      <w:wordWrap w:val="0"/>
      <w:autoSpaceDE w:val="0"/>
      <w:autoSpaceDN w:val="0"/>
    </w:pPr>
  </w:style>
  <w:style w:type="paragraph" w:customStyle="1" w:styleId="966C5CAE0C6D42678327A07553603057">
    <w:name w:val="966C5CAE0C6D42678327A07553603057"/>
    <w:rsid w:val="007F173C"/>
    <w:pPr>
      <w:widowControl w:val="0"/>
      <w:wordWrap w:val="0"/>
      <w:autoSpaceDE w:val="0"/>
      <w:autoSpaceDN w:val="0"/>
    </w:pPr>
  </w:style>
  <w:style w:type="paragraph" w:customStyle="1" w:styleId="D61B9EF99F54436AAB1085E80A6C5E7B">
    <w:name w:val="D61B9EF99F54436AAB1085E80A6C5E7B"/>
    <w:rsid w:val="007F173C"/>
    <w:pPr>
      <w:widowControl w:val="0"/>
      <w:wordWrap w:val="0"/>
      <w:autoSpaceDE w:val="0"/>
      <w:autoSpaceDN w:val="0"/>
    </w:pPr>
  </w:style>
  <w:style w:type="paragraph" w:customStyle="1" w:styleId="1FC25F97C8A54842B928E5D5554C5A3E">
    <w:name w:val="1FC25F97C8A54842B928E5D5554C5A3E"/>
    <w:rsid w:val="007F173C"/>
    <w:pPr>
      <w:widowControl w:val="0"/>
      <w:wordWrap w:val="0"/>
      <w:autoSpaceDE w:val="0"/>
      <w:autoSpaceDN w:val="0"/>
    </w:pPr>
  </w:style>
  <w:style w:type="paragraph" w:customStyle="1" w:styleId="7745551B2B064B83B35AB56810378589">
    <w:name w:val="7745551B2B064B83B35AB56810378589"/>
    <w:rsid w:val="007F173C"/>
    <w:pPr>
      <w:widowControl w:val="0"/>
      <w:wordWrap w:val="0"/>
      <w:autoSpaceDE w:val="0"/>
      <w:autoSpaceDN w:val="0"/>
    </w:pPr>
  </w:style>
  <w:style w:type="paragraph" w:customStyle="1" w:styleId="6B6CB272FA0A48D5ABAE0FA3956B2D5B">
    <w:name w:val="6B6CB272FA0A48D5ABAE0FA3956B2D5B"/>
    <w:rsid w:val="007F173C"/>
    <w:pPr>
      <w:widowControl w:val="0"/>
      <w:wordWrap w:val="0"/>
      <w:autoSpaceDE w:val="0"/>
      <w:autoSpaceDN w:val="0"/>
    </w:pPr>
  </w:style>
  <w:style w:type="paragraph" w:customStyle="1" w:styleId="651B16DDBBF74E1DA8AD702FD2D107FA21">
    <w:name w:val="651B16DDBBF74E1DA8AD702FD2D107FA21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17">
    <w:name w:val="4D4442614C154D0EAA74FEE1B232E9921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17">
    <w:name w:val="263AB3825BB543AF94F6BDF325712158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17">
    <w:name w:val="0BB42E946329414181221797A9838448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21">
    <w:name w:val="51B0554D3F1843C9A9E760BBD73FBAE72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21">
    <w:name w:val="8890AB5F14274DDC823B120BD8ACBAB52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21">
    <w:name w:val="816F275B874148F29D0DC52B484C9A002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21">
    <w:name w:val="FA219123026B45A7889C3D9D0C28773E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21">
    <w:name w:val="D4D8F80E932C4BBBB93F0CD29ED1BCB72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21">
    <w:name w:val="6C2F019B6AED4989BF7F8FFCD33DB8A7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8">
    <w:name w:val="DCB908DA637D4CD1A5062F9409952D97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7">
    <w:name w:val="A1643688D0DD4FF1844DF181DCFB841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72EA673357402D9E496A248D60864C6">
    <w:name w:val="8972EA673357402D9E496A248D60864C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B6CB272FA0A48D5ABAE0FA3956B2D5B1">
    <w:name w:val="6B6CB272FA0A48D5ABAE0FA3956B2D5B1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1">
    <w:name w:val="D61B9EF99F54436AAB1085E80A6C5E7B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1">
    <w:name w:val="1FC25F97C8A54842B928E5D5554C5A3E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1">
    <w:name w:val="7745551B2B064B83B35AB56810378589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51B16DDBBF74E1DA8AD702FD2D107FA22">
    <w:name w:val="651B16DDBBF74E1DA8AD702FD2D107FA22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18">
    <w:name w:val="4D4442614C154D0EAA74FEE1B232E9921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18">
    <w:name w:val="263AB3825BB543AF94F6BDF325712158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18">
    <w:name w:val="0BB42E946329414181221797A9838448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22">
    <w:name w:val="51B0554D3F1843C9A9E760BBD73FBAE72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22">
    <w:name w:val="8890AB5F14274DDC823B120BD8ACBAB52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22">
    <w:name w:val="816F275B874148F29D0DC52B484C9A002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22">
    <w:name w:val="FA219123026B45A7889C3D9D0C28773E2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22">
    <w:name w:val="D4D8F80E932C4BBBB93F0CD29ED1BCB72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22">
    <w:name w:val="6C2F019B6AED4989BF7F8FFCD33DB8A72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9">
    <w:name w:val="DCB908DA637D4CD1A5062F9409952D97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8">
    <w:name w:val="A1643688D0DD4FF1844DF181DCFB841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72EA673357402D9E496A248D60864C7">
    <w:name w:val="8972EA673357402D9E496A248D60864C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B6CB272FA0A48D5ABAE0FA3956B2D5B2">
    <w:name w:val="6B6CB272FA0A48D5ABAE0FA3956B2D5B2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2">
    <w:name w:val="D61B9EF99F54436AAB1085E80A6C5E7B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2">
    <w:name w:val="1FC25F97C8A54842B928E5D5554C5A3E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2">
    <w:name w:val="7745551B2B064B83B35AB56810378589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51B16DDBBF74E1DA8AD702FD2D107FA23">
    <w:name w:val="651B16DDBBF74E1DA8AD702FD2D107FA23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19">
    <w:name w:val="4D4442614C154D0EAA74FEE1B232E9921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19">
    <w:name w:val="263AB3825BB543AF94F6BDF325712158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19">
    <w:name w:val="0BB42E946329414181221797A9838448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23">
    <w:name w:val="51B0554D3F1843C9A9E760BBD73FBAE72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23">
    <w:name w:val="8890AB5F14274DDC823B120BD8ACBAB52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23">
    <w:name w:val="816F275B874148F29D0DC52B484C9A002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23">
    <w:name w:val="FA219123026B45A7889C3D9D0C28773E2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23">
    <w:name w:val="D4D8F80E932C4BBBB93F0CD29ED1BCB72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23">
    <w:name w:val="6C2F019B6AED4989BF7F8FFCD33DB8A72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10">
    <w:name w:val="DCB908DA637D4CD1A5062F9409952D971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9">
    <w:name w:val="A1643688D0DD4FF1844DF181DCFB841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72EA673357402D9E496A248D60864C8">
    <w:name w:val="8972EA673357402D9E496A248D60864C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">
    <w:name w:val="E71ED008BBBD4832A2D6BD6292D938EB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3">
    <w:name w:val="D61B9EF99F54436AAB1085E80A6C5E7B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3">
    <w:name w:val="1FC25F97C8A54842B928E5D5554C5A3E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3">
    <w:name w:val="7745551B2B064B83B35AB56810378589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BD957801B2848798DAC6F961499065B">
    <w:name w:val="1BD957801B2848798DAC6F961499065B"/>
    <w:rsid w:val="007F173C"/>
    <w:pPr>
      <w:widowControl w:val="0"/>
      <w:wordWrap w:val="0"/>
      <w:autoSpaceDE w:val="0"/>
      <w:autoSpaceDN w:val="0"/>
    </w:pPr>
  </w:style>
  <w:style w:type="paragraph" w:customStyle="1" w:styleId="6F6BE1AC74B54350870BA88C9DF794E9">
    <w:name w:val="6F6BE1AC74B54350870BA88C9DF794E9"/>
    <w:rsid w:val="007F173C"/>
    <w:pPr>
      <w:widowControl w:val="0"/>
      <w:wordWrap w:val="0"/>
      <w:autoSpaceDE w:val="0"/>
      <w:autoSpaceDN w:val="0"/>
    </w:pPr>
  </w:style>
  <w:style w:type="paragraph" w:customStyle="1" w:styleId="04DC170AF07C4082A1015D0C2140A853">
    <w:name w:val="04DC170AF07C4082A1015D0C2140A853"/>
    <w:rsid w:val="007F173C"/>
    <w:pPr>
      <w:widowControl w:val="0"/>
      <w:wordWrap w:val="0"/>
      <w:autoSpaceDE w:val="0"/>
      <w:autoSpaceDN w:val="0"/>
    </w:pPr>
  </w:style>
  <w:style w:type="paragraph" w:customStyle="1" w:styleId="6F00F861431D4524986C77E80EF6FE99">
    <w:name w:val="6F00F861431D4524986C77E80EF6FE99"/>
    <w:rsid w:val="007F173C"/>
    <w:pPr>
      <w:widowControl w:val="0"/>
      <w:wordWrap w:val="0"/>
      <w:autoSpaceDE w:val="0"/>
      <w:autoSpaceDN w:val="0"/>
    </w:pPr>
  </w:style>
  <w:style w:type="paragraph" w:customStyle="1" w:styleId="9BA6D8999FDC4FE9BA8550831CAF8E07">
    <w:name w:val="9BA6D8999FDC4FE9BA8550831CAF8E07"/>
    <w:rsid w:val="007F173C"/>
    <w:pPr>
      <w:widowControl w:val="0"/>
      <w:wordWrap w:val="0"/>
      <w:autoSpaceDE w:val="0"/>
      <w:autoSpaceDN w:val="0"/>
    </w:pPr>
  </w:style>
  <w:style w:type="paragraph" w:customStyle="1" w:styleId="541A9387C5F7482F8218930633C8367C">
    <w:name w:val="541A9387C5F7482F8218930633C8367C"/>
    <w:rsid w:val="007F173C"/>
    <w:pPr>
      <w:widowControl w:val="0"/>
      <w:wordWrap w:val="0"/>
      <w:autoSpaceDE w:val="0"/>
      <w:autoSpaceDN w:val="0"/>
    </w:pPr>
  </w:style>
  <w:style w:type="paragraph" w:customStyle="1" w:styleId="C3F7B04BF4E847FDA6697C09EE4D501C">
    <w:name w:val="C3F7B04BF4E847FDA6697C09EE4D501C"/>
    <w:rsid w:val="007F173C"/>
    <w:pPr>
      <w:widowControl w:val="0"/>
      <w:wordWrap w:val="0"/>
      <w:autoSpaceDE w:val="0"/>
      <w:autoSpaceDN w:val="0"/>
    </w:pPr>
  </w:style>
  <w:style w:type="paragraph" w:customStyle="1" w:styleId="C8872681233B4799BBEA77F096761252">
    <w:name w:val="C8872681233B4799BBEA77F096761252"/>
    <w:rsid w:val="007F173C"/>
    <w:pPr>
      <w:widowControl w:val="0"/>
      <w:wordWrap w:val="0"/>
      <w:autoSpaceDE w:val="0"/>
      <w:autoSpaceDN w:val="0"/>
    </w:pPr>
  </w:style>
  <w:style w:type="paragraph" w:customStyle="1" w:styleId="4B47AAF01B0B4B52AB077A4B7DF28FC5">
    <w:name w:val="4B47AAF01B0B4B52AB077A4B7DF28FC5"/>
    <w:rsid w:val="007F173C"/>
    <w:pPr>
      <w:widowControl w:val="0"/>
      <w:wordWrap w:val="0"/>
      <w:autoSpaceDE w:val="0"/>
      <w:autoSpaceDN w:val="0"/>
    </w:pPr>
  </w:style>
  <w:style w:type="paragraph" w:customStyle="1" w:styleId="F712695AE6984A1A90704B0E4136F644">
    <w:name w:val="F712695AE6984A1A90704B0E4136F644"/>
    <w:rsid w:val="007F173C"/>
    <w:pPr>
      <w:widowControl w:val="0"/>
      <w:wordWrap w:val="0"/>
      <w:autoSpaceDE w:val="0"/>
      <w:autoSpaceDN w:val="0"/>
    </w:pPr>
  </w:style>
  <w:style w:type="paragraph" w:customStyle="1" w:styleId="50F0EB1FD9504302972CC15210AFC251">
    <w:name w:val="50F0EB1FD9504302972CC15210AFC251"/>
    <w:rsid w:val="007F173C"/>
    <w:pPr>
      <w:widowControl w:val="0"/>
      <w:wordWrap w:val="0"/>
      <w:autoSpaceDE w:val="0"/>
      <w:autoSpaceDN w:val="0"/>
    </w:pPr>
  </w:style>
  <w:style w:type="paragraph" w:customStyle="1" w:styleId="B636AAF7014C44ACBED9B310FE209CF7">
    <w:name w:val="B636AAF7014C44ACBED9B310FE209CF7"/>
    <w:rsid w:val="007F173C"/>
    <w:pPr>
      <w:widowControl w:val="0"/>
      <w:wordWrap w:val="0"/>
      <w:autoSpaceDE w:val="0"/>
      <w:autoSpaceDN w:val="0"/>
    </w:pPr>
  </w:style>
  <w:style w:type="paragraph" w:customStyle="1" w:styleId="9BA3226617B2425294D1C68561B566B4">
    <w:name w:val="9BA3226617B2425294D1C68561B566B4"/>
    <w:rsid w:val="007F173C"/>
    <w:pPr>
      <w:widowControl w:val="0"/>
      <w:wordWrap w:val="0"/>
      <w:autoSpaceDE w:val="0"/>
      <w:autoSpaceDN w:val="0"/>
    </w:pPr>
  </w:style>
  <w:style w:type="paragraph" w:customStyle="1" w:styleId="59C80EEBE9734841B70BDAEA03CD3A68">
    <w:name w:val="59C80EEBE9734841B70BDAEA03CD3A68"/>
    <w:rsid w:val="007F173C"/>
    <w:pPr>
      <w:widowControl w:val="0"/>
      <w:wordWrap w:val="0"/>
      <w:autoSpaceDE w:val="0"/>
      <w:autoSpaceDN w:val="0"/>
    </w:pPr>
  </w:style>
  <w:style w:type="paragraph" w:customStyle="1" w:styleId="0FBEAF3135FC4A0480610D9500B4DF81">
    <w:name w:val="0FBEAF3135FC4A0480610D9500B4DF81"/>
    <w:rsid w:val="007F173C"/>
    <w:pPr>
      <w:widowControl w:val="0"/>
      <w:wordWrap w:val="0"/>
      <w:autoSpaceDE w:val="0"/>
      <w:autoSpaceDN w:val="0"/>
    </w:pPr>
  </w:style>
  <w:style w:type="paragraph" w:customStyle="1" w:styleId="5595BC349C0247179A1E427841A41F79">
    <w:name w:val="5595BC349C0247179A1E427841A41F79"/>
    <w:rsid w:val="007F173C"/>
    <w:pPr>
      <w:widowControl w:val="0"/>
      <w:wordWrap w:val="0"/>
      <w:autoSpaceDE w:val="0"/>
      <w:autoSpaceDN w:val="0"/>
    </w:pPr>
  </w:style>
  <w:style w:type="paragraph" w:customStyle="1" w:styleId="651B16DDBBF74E1DA8AD702FD2D107FA24">
    <w:name w:val="651B16DDBBF74E1DA8AD702FD2D107FA24"/>
    <w:rsid w:val="007F173C"/>
    <w:pPr>
      <w:spacing w:before="400" w:after="120" w:line="240" w:lineRule="auto"/>
      <w:jc w:val="left"/>
    </w:pPr>
    <w:rPr>
      <w:rFonts w:ascii="맑은 고딕" w:eastAsia="맑은 고딕" w:hAnsi="맑은 고딕" w:cs="Times New Roman"/>
      <w:b/>
      <w:kern w:val="0"/>
      <w:sz w:val="108"/>
    </w:rPr>
  </w:style>
  <w:style w:type="paragraph" w:customStyle="1" w:styleId="4D4442614C154D0EAA74FEE1B232E99220">
    <w:name w:val="4D4442614C154D0EAA74FEE1B232E9922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20">
    <w:name w:val="263AB3825BB543AF94F6BDF325712158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20">
    <w:name w:val="0BB42E946329414181221797A9838448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24">
    <w:name w:val="51B0554D3F1843C9A9E760BBD73FBAE72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24">
    <w:name w:val="8890AB5F14274DDC823B120BD8ACBAB52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16F275B874148F29D0DC52B484C9A0024">
    <w:name w:val="816F275B874148F29D0DC52B484C9A002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FA219123026B45A7889C3D9D0C28773E24">
    <w:name w:val="FA219123026B45A7889C3D9D0C28773E2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4D8F80E932C4BBBB93F0CD29ED1BCB724">
    <w:name w:val="D4D8F80E932C4BBBB93F0CD29ED1BCB72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C2F019B6AED4989BF7F8FFCD33DB8A724">
    <w:name w:val="6C2F019B6AED4989BF7F8FFCD33DB8A72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CB908DA637D4CD1A5062F9409952D9711">
    <w:name w:val="DCB908DA637D4CD1A5062F9409952D971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10">
    <w:name w:val="A1643688D0DD4FF1844DF181DCFB8411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72EA673357402D9E496A248D60864C9">
    <w:name w:val="8972EA673357402D9E496A248D60864C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1">
    <w:name w:val="E71ED008BBBD4832A2D6BD6292D938EB1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4">
    <w:name w:val="D61B9EF99F54436AAB1085E80A6C5E7B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4">
    <w:name w:val="1FC25F97C8A54842B928E5D5554C5A3E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4">
    <w:name w:val="7745551B2B064B83B35AB56810378589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1">
    <w:name w:val="9BA3226617B2425294D1C68561B566B41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1">
    <w:name w:val="59C80EEBE9734841B70BDAEA03CD3A68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1">
    <w:name w:val="0FBEAF3135FC4A0480610D9500B4DF8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1">
    <w:name w:val="5595BC349C0247179A1E427841A41F79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E7FAD5F3DA04A80ABC66445FC29FA4C">
    <w:name w:val="FE7FAD5F3DA04A80ABC66445FC29FA4C"/>
    <w:rsid w:val="007F173C"/>
    <w:pPr>
      <w:widowControl w:val="0"/>
      <w:wordWrap w:val="0"/>
      <w:autoSpaceDE w:val="0"/>
      <w:autoSpaceDN w:val="0"/>
    </w:pPr>
  </w:style>
  <w:style w:type="paragraph" w:customStyle="1" w:styleId="4D4442614C154D0EAA74FEE1B232E99221">
    <w:name w:val="4D4442614C154D0EAA74FEE1B232E9922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263AB3825BB543AF94F6BDF32571215821">
    <w:name w:val="263AB3825BB543AF94F6BDF325712158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BB42E946329414181221797A983844821">
    <w:name w:val="0BB42E946329414181221797A9838448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E7FAD5F3DA04A80ABC66445FC29FA4C1">
    <w:name w:val="FE7FAD5F3DA04A80ABC66445FC29FA4C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B0554D3F1843C9A9E760BBD73FBAE725">
    <w:name w:val="51B0554D3F1843C9A9E760BBD73FBAE72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25">
    <w:name w:val="8890AB5F14274DDC823B120BD8ACBAB52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DCB908DA637D4CD1A5062F9409952D9712">
    <w:name w:val="DCB908DA637D4CD1A5062F9409952D971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A1643688D0DD4FF1844DF181DCFB841111">
    <w:name w:val="A1643688D0DD4FF1844DF181DCFB8411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8972EA673357402D9E496A248D60864C10">
    <w:name w:val="8972EA673357402D9E496A248D60864C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2">
    <w:name w:val="E71ED008BBBD4832A2D6BD6292D938EB2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5">
    <w:name w:val="D61B9EF99F54436AAB1085E80A6C5E7B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5">
    <w:name w:val="1FC25F97C8A54842B928E5D5554C5A3E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5">
    <w:name w:val="7745551B2B064B83B35AB56810378589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2">
    <w:name w:val="9BA3226617B2425294D1C68561B566B42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2">
    <w:name w:val="59C80EEBE9734841B70BDAEA03CD3A68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2">
    <w:name w:val="0FBEAF3135FC4A0480610D9500B4DF8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2">
    <w:name w:val="5595BC349C0247179A1E427841A41F79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3F2FA22485A4781AB2B65060201967D">
    <w:name w:val="F3F2FA22485A4781AB2B65060201967D"/>
    <w:rsid w:val="007F173C"/>
    <w:pPr>
      <w:widowControl w:val="0"/>
      <w:wordWrap w:val="0"/>
      <w:autoSpaceDE w:val="0"/>
      <w:autoSpaceDN w:val="0"/>
    </w:pPr>
  </w:style>
  <w:style w:type="paragraph" w:customStyle="1" w:styleId="16F734DBF88540C1BCED9449475E9B8A">
    <w:name w:val="16F734DBF88540C1BCED9449475E9B8A"/>
    <w:rsid w:val="007F173C"/>
    <w:pPr>
      <w:widowControl w:val="0"/>
      <w:wordWrap w:val="0"/>
      <w:autoSpaceDE w:val="0"/>
      <w:autoSpaceDN w:val="0"/>
    </w:pPr>
  </w:style>
  <w:style w:type="paragraph" w:customStyle="1" w:styleId="E7CAF079B42A469E97ADE55B7BA65435">
    <w:name w:val="E7CAF079B42A469E97ADE55B7BA65435"/>
    <w:rsid w:val="007F173C"/>
    <w:pPr>
      <w:widowControl w:val="0"/>
      <w:wordWrap w:val="0"/>
      <w:autoSpaceDE w:val="0"/>
      <w:autoSpaceDN w:val="0"/>
    </w:pPr>
  </w:style>
  <w:style w:type="paragraph" w:customStyle="1" w:styleId="4F22781BA3E54A7788256197DF9A2A6D">
    <w:name w:val="4F22781BA3E54A7788256197DF9A2A6D"/>
    <w:rsid w:val="007F173C"/>
    <w:pPr>
      <w:widowControl w:val="0"/>
      <w:wordWrap w:val="0"/>
      <w:autoSpaceDE w:val="0"/>
      <w:autoSpaceDN w:val="0"/>
    </w:pPr>
  </w:style>
  <w:style w:type="paragraph" w:customStyle="1" w:styleId="E2A965A7267E42FC8512FC7110021613">
    <w:name w:val="E2A965A7267E42FC8512FC7110021613"/>
    <w:rsid w:val="007F173C"/>
    <w:pPr>
      <w:widowControl w:val="0"/>
      <w:wordWrap w:val="0"/>
      <w:autoSpaceDE w:val="0"/>
      <w:autoSpaceDN w:val="0"/>
    </w:pPr>
  </w:style>
  <w:style w:type="paragraph" w:customStyle="1" w:styleId="C9ADD17DFAA445ACA8DE64A168AD4277">
    <w:name w:val="C9ADD17DFAA445ACA8DE64A168AD4277"/>
    <w:rsid w:val="007F173C"/>
    <w:pPr>
      <w:widowControl w:val="0"/>
      <w:wordWrap w:val="0"/>
      <w:autoSpaceDE w:val="0"/>
      <w:autoSpaceDN w:val="0"/>
    </w:pPr>
  </w:style>
  <w:style w:type="paragraph" w:customStyle="1" w:styleId="EED8E07E1AF447E0866013FF9D17D27E">
    <w:name w:val="EED8E07E1AF447E0866013FF9D17D27E"/>
    <w:rsid w:val="007F173C"/>
    <w:pPr>
      <w:widowControl w:val="0"/>
      <w:wordWrap w:val="0"/>
      <w:autoSpaceDE w:val="0"/>
      <w:autoSpaceDN w:val="0"/>
    </w:pPr>
  </w:style>
  <w:style w:type="paragraph" w:customStyle="1" w:styleId="2B9132DED746435383D4771AB480410A">
    <w:name w:val="2B9132DED746435383D4771AB480410A"/>
    <w:rsid w:val="007F173C"/>
    <w:pPr>
      <w:widowControl w:val="0"/>
      <w:wordWrap w:val="0"/>
      <w:autoSpaceDE w:val="0"/>
      <w:autoSpaceDN w:val="0"/>
    </w:pPr>
  </w:style>
  <w:style w:type="paragraph" w:customStyle="1" w:styleId="85D4786059D44D87BECF03371CDF045C">
    <w:name w:val="85D4786059D44D87BECF03371CDF045C"/>
    <w:rsid w:val="007F173C"/>
    <w:pPr>
      <w:widowControl w:val="0"/>
      <w:wordWrap w:val="0"/>
      <w:autoSpaceDE w:val="0"/>
      <w:autoSpaceDN w:val="0"/>
    </w:pPr>
  </w:style>
  <w:style w:type="paragraph" w:customStyle="1" w:styleId="B24AFFE3A050452789516F13233A5E8A">
    <w:name w:val="B24AFFE3A050452789516F13233A5E8A"/>
    <w:rsid w:val="007F173C"/>
    <w:pPr>
      <w:widowControl w:val="0"/>
      <w:wordWrap w:val="0"/>
      <w:autoSpaceDE w:val="0"/>
      <w:autoSpaceDN w:val="0"/>
    </w:pPr>
  </w:style>
  <w:style w:type="paragraph" w:customStyle="1" w:styleId="4FD171FCF17B432BBA15638D8EDF24C0">
    <w:name w:val="4FD171FCF17B432BBA15638D8EDF24C0"/>
    <w:rsid w:val="007F173C"/>
    <w:pPr>
      <w:widowControl w:val="0"/>
      <w:wordWrap w:val="0"/>
      <w:autoSpaceDE w:val="0"/>
      <w:autoSpaceDN w:val="0"/>
    </w:pPr>
  </w:style>
  <w:style w:type="paragraph" w:customStyle="1" w:styleId="3CEC2218360249B186E27F46C01D43B5">
    <w:name w:val="3CEC2218360249B186E27F46C01D43B5"/>
    <w:rsid w:val="007F173C"/>
    <w:pPr>
      <w:widowControl w:val="0"/>
      <w:wordWrap w:val="0"/>
      <w:autoSpaceDE w:val="0"/>
      <w:autoSpaceDN w:val="0"/>
    </w:pPr>
  </w:style>
  <w:style w:type="paragraph" w:customStyle="1" w:styleId="4A363419A89348D58F2E6E65A1295FE7">
    <w:name w:val="4A363419A89348D58F2E6E65A1295FE7"/>
    <w:rsid w:val="007F173C"/>
    <w:pPr>
      <w:widowControl w:val="0"/>
      <w:wordWrap w:val="0"/>
      <w:autoSpaceDE w:val="0"/>
      <w:autoSpaceDN w:val="0"/>
    </w:pPr>
  </w:style>
  <w:style w:type="paragraph" w:customStyle="1" w:styleId="99C238AAD2064BB782A5FF522C2434EC">
    <w:name w:val="99C238AAD2064BB782A5FF522C2434EC"/>
    <w:rsid w:val="007F173C"/>
    <w:pPr>
      <w:widowControl w:val="0"/>
      <w:wordWrap w:val="0"/>
      <w:autoSpaceDE w:val="0"/>
      <w:autoSpaceDN w:val="0"/>
    </w:pPr>
  </w:style>
  <w:style w:type="paragraph" w:customStyle="1" w:styleId="51B0554D3F1843C9A9E760BBD73FBAE726">
    <w:name w:val="51B0554D3F1843C9A9E760BBD73FBAE72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8890AB5F14274DDC823B120BD8ACBAB526">
    <w:name w:val="8890AB5F14274DDC823B120BD8ACBAB52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4F22781BA3E54A7788256197DF9A2A6D1">
    <w:name w:val="4F22781BA3E54A7788256197DF9A2A6D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A965A7267E42FC8512FC71100216131">
    <w:name w:val="E2A965A7267E42FC8512FC7110021613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9ADD17DFAA445ACA8DE64A168AD42771">
    <w:name w:val="C9ADD17DFAA445ACA8DE64A168AD4277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ED8E07E1AF447E0866013FF9D17D27E1">
    <w:name w:val="EED8E07E1AF447E0866013FF9D17D27E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4FD171FCF17B432BBA15638D8EDF24C01">
    <w:name w:val="4FD171FCF17B432BBA15638D8EDF24C0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3CEC2218360249B186E27F46C01D43B51">
    <w:name w:val="3CEC2218360249B186E27F46C01D43B5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A363419A89348D58F2E6E65A1295FE71">
    <w:name w:val="4A363419A89348D58F2E6E65A1295FE7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3">
    <w:name w:val="E71ED008BBBD4832A2D6BD6292D938EB3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6">
    <w:name w:val="D61B9EF99F54436AAB1085E80A6C5E7B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6">
    <w:name w:val="1FC25F97C8A54842B928E5D5554C5A3E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6">
    <w:name w:val="7745551B2B064B83B35AB56810378589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3">
    <w:name w:val="9BA3226617B2425294D1C68561B566B43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3">
    <w:name w:val="59C80EEBE9734841B70BDAEA03CD3A68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3">
    <w:name w:val="0FBEAF3135FC4A0480610D9500B4DF8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3">
    <w:name w:val="5595BC349C0247179A1E427841A41F79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E1226B7E62E4FBA9B8CC0B8390DF1AB">
    <w:name w:val="0E1226B7E62E4FBA9B8CC0B8390DF1AB"/>
    <w:rsid w:val="007F173C"/>
    <w:pPr>
      <w:widowControl w:val="0"/>
      <w:wordWrap w:val="0"/>
      <w:autoSpaceDE w:val="0"/>
      <w:autoSpaceDN w:val="0"/>
    </w:pPr>
  </w:style>
  <w:style w:type="paragraph" w:customStyle="1" w:styleId="C80915661C8144068E057AED828E969D">
    <w:name w:val="C80915661C8144068E057AED828E969D"/>
    <w:rsid w:val="007F173C"/>
    <w:pPr>
      <w:widowControl w:val="0"/>
      <w:wordWrap w:val="0"/>
      <w:autoSpaceDE w:val="0"/>
      <w:autoSpaceDN w:val="0"/>
    </w:pPr>
  </w:style>
  <w:style w:type="paragraph" w:customStyle="1" w:styleId="D6EB4750B4D04D89A573A299B6613ACA">
    <w:name w:val="D6EB4750B4D04D89A573A299B6613ACA"/>
    <w:rsid w:val="007F173C"/>
    <w:pPr>
      <w:widowControl w:val="0"/>
      <w:wordWrap w:val="0"/>
      <w:autoSpaceDE w:val="0"/>
      <w:autoSpaceDN w:val="0"/>
    </w:pPr>
  </w:style>
  <w:style w:type="paragraph" w:customStyle="1" w:styleId="DEAE2E6A72734EF6A91B7570F4E33F08">
    <w:name w:val="DEAE2E6A72734EF6A91B7570F4E33F08"/>
    <w:rsid w:val="007F173C"/>
    <w:pPr>
      <w:widowControl w:val="0"/>
      <w:wordWrap w:val="0"/>
      <w:autoSpaceDE w:val="0"/>
      <w:autoSpaceDN w:val="0"/>
    </w:pPr>
  </w:style>
  <w:style w:type="paragraph" w:customStyle="1" w:styleId="4F22781BA3E54A7788256197DF9A2A6D2">
    <w:name w:val="4F22781BA3E54A7788256197DF9A2A6D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A965A7267E42FC8512FC71100216132">
    <w:name w:val="E2A965A7267E42FC8512FC7110021613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9ADD17DFAA445ACA8DE64A168AD42772">
    <w:name w:val="C9ADD17DFAA445ACA8DE64A168AD4277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ED8E07E1AF447E0866013FF9D17D27E2">
    <w:name w:val="EED8E07E1AF447E0866013FF9D17D27E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4FD171FCF17B432BBA15638D8EDF24C02">
    <w:name w:val="4FD171FCF17B432BBA15638D8EDF24C0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3CEC2218360249B186E27F46C01D43B52">
    <w:name w:val="3CEC2218360249B186E27F46C01D43B5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A363419A89348D58F2E6E65A1295FE72">
    <w:name w:val="4A363419A89348D58F2E6E65A1295FE7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E1226B7E62E4FBA9B8CC0B8390DF1AB1">
    <w:name w:val="0E1226B7E62E4FBA9B8CC0B8390DF1AB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EB4750B4D04D89A573A299B6613ACA1">
    <w:name w:val="D6EB4750B4D04D89A573A299B6613ACA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80915661C8144068E057AED828E969D1">
    <w:name w:val="C80915661C8144068E057AED828E969D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4">
    <w:name w:val="E71ED008BBBD4832A2D6BD6292D938EB4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7">
    <w:name w:val="D61B9EF99F54436AAB1085E80A6C5E7B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7">
    <w:name w:val="1FC25F97C8A54842B928E5D5554C5A3E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7">
    <w:name w:val="7745551B2B064B83B35AB56810378589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4">
    <w:name w:val="9BA3226617B2425294D1C68561B566B44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4">
    <w:name w:val="59C80EEBE9734841B70BDAEA03CD3A68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4">
    <w:name w:val="0FBEAF3135FC4A0480610D9500B4DF8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4">
    <w:name w:val="5595BC349C0247179A1E427841A41F79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315F1D4ECFD64524B7C1D11D92808886">
    <w:name w:val="315F1D4ECFD64524B7C1D11D92808886"/>
    <w:rsid w:val="007F173C"/>
    <w:pPr>
      <w:widowControl w:val="0"/>
      <w:wordWrap w:val="0"/>
      <w:autoSpaceDE w:val="0"/>
      <w:autoSpaceDN w:val="0"/>
    </w:pPr>
  </w:style>
  <w:style w:type="paragraph" w:customStyle="1" w:styleId="4AE0ED1A668A454583653A886C0EAB34">
    <w:name w:val="4AE0ED1A668A454583653A886C0EAB34"/>
    <w:rsid w:val="007F173C"/>
    <w:pPr>
      <w:widowControl w:val="0"/>
      <w:wordWrap w:val="0"/>
      <w:autoSpaceDE w:val="0"/>
      <w:autoSpaceDN w:val="0"/>
    </w:pPr>
  </w:style>
  <w:style w:type="paragraph" w:customStyle="1" w:styleId="0D4370D1236D412FAAC8DB8659427522">
    <w:name w:val="0D4370D1236D412FAAC8DB8659427522"/>
    <w:rsid w:val="007F173C"/>
    <w:pPr>
      <w:widowControl w:val="0"/>
      <w:wordWrap w:val="0"/>
      <w:autoSpaceDE w:val="0"/>
      <w:autoSpaceDN w:val="0"/>
    </w:pPr>
  </w:style>
  <w:style w:type="paragraph" w:customStyle="1" w:styleId="4DD4CAE0554E4C328016292CCEBBBC42">
    <w:name w:val="4DD4CAE0554E4C328016292CCEBBBC42"/>
    <w:rsid w:val="007F173C"/>
    <w:pPr>
      <w:widowControl w:val="0"/>
      <w:wordWrap w:val="0"/>
      <w:autoSpaceDE w:val="0"/>
      <w:autoSpaceDN w:val="0"/>
    </w:pPr>
  </w:style>
  <w:style w:type="paragraph" w:customStyle="1" w:styleId="047865CBE6A94A4FA16C11574E84127E">
    <w:name w:val="047865CBE6A94A4FA16C11574E84127E"/>
    <w:rsid w:val="007F173C"/>
    <w:pPr>
      <w:widowControl w:val="0"/>
      <w:wordWrap w:val="0"/>
      <w:autoSpaceDE w:val="0"/>
      <w:autoSpaceDN w:val="0"/>
    </w:pPr>
  </w:style>
  <w:style w:type="paragraph" w:customStyle="1" w:styleId="43F80633F6E94F85B5B7E936AA3FC33A">
    <w:name w:val="43F80633F6E94F85B5B7E936AA3FC33A"/>
    <w:rsid w:val="007F173C"/>
    <w:pPr>
      <w:widowControl w:val="0"/>
      <w:wordWrap w:val="0"/>
      <w:autoSpaceDE w:val="0"/>
      <w:autoSpaceDN w:val="0"/>
    </w:pPr>
  </w:style>
  <w:style w:type="paragraph" w:customStyle="1" w:styleId="07F42617FD974793984D2ED417B9EAAA">
    <w:name w:val="07F42617FD974793984D2ED417B9EAAA"/>
    <w:rsid w:val="007F173C"/>
    <w:pPr>
      <w:widowControl w:val="0"/>
      <w:wordWrap w:val="0"/>
      <w:autoSpaceDE w:val="0"/>
      <w:autoSpaceDN w:val="0"/>
    </w:pPr>
  </w:style>
  <w:style w:type="paragraph" w:customStyle="1" w:styleId="686B67434BA74A2A847AEE5B33AE323B">
    <w:name w:val="686B67434BA74A2A847AEE5B33AE323B"/>
    <w:rsid w:val="007F173C"/>
    <w:pPr>
      <w:widowControl w:val="0"/>
      <w:wordWrap w:val="0"/>
      <w:autoSpaceDE w:val="0"/>
      <w:autoSpaceDN w:val="0"/>
    </w:pPr>
  </w:style>
  <w:style w:type="paragraph" w:customStyle="1" w:styleId="D7DCA4A425504034A3F9DB35F06C3550">
    <w:name w:val="D7DCA4A425504034A3F9DB35F06C3550"/>
    <w:rsid w:val="007F173C"/>
    <w:pPr>
      <w:widowControl w:val="0"/>
      <w:wordWrap w:val="0"/>
      <w:autoSpaceDE w:val="0"/>
      <w:autoSpaceDN w:val="0"/>
    </w:pPr>
  </w:style>
  <w:style w:type="paragraph" w:customStyle="1" w:styleId="E24E28EE88CD434EBDF6D2A94CB8D977">
    <w:name w:val="E24E28EE88CD434EBDF6D2A94CB8D977"/>
    <w:rsid w:val="007F173C"/>
    <w:pPr>
      <w:widowControl w:val="0"/>
      <w:wordWrap w:val="0"/>
      <w:autoSpaceDE w:val="0"/>
      <w:autoSpaceDN w:val="0"/>
    </w:pPr>
  </w:style>
  <w:style w:type="paragraph" w:customStyle="1" w:styleId="DB180E6C7F7C4254872470C02C0E27B1">
    <w:name w:val="DB180E6C7F7C4254872470C02C0E27B1"/>
    <w:rsid w:val="007F173C"/>
    <w:pPr>
      <w:widowControl w:val="0"/>
      <w:wordWrap w:val="0"/>
      <w:autoSpaceDE w:val="0"/>
      <w:autoSpaceDN w:val="0"/>
    </w:pPr>
  </w:style>
  <w:style w:type="paragraph" w:customStyle="1" w:styleId="6EFF22BD6CCC45D1B59B21845627350F">
    <w:name w:val="6EFF22BD6CCC45D1B59B21845627350F"/>
    <w:rsid w:val="007F173C"/>
    <w:pPr>
      <w:widowControl w:val="0"/>
      <w:wordWrap w:val="0"/>
      <w:autoSpaceDE w:val="0"/>
      <w:autoSpaceDN w:val="0"/>
    </w:pPr>
  </w:style>
  <w:style w:type="paragraph" w:customStyle="1" w:styleId="E4F20F619F2C4632B14102D11E24D66B">
    <w:name w:val="E4F20F619F2C4632B14102D11E24D66B"/>
    <w:rsid w:val="007F173C"/>
    <w:pPr>
      <w:widowControl w:val="0"/>
      <w:wordWrap w:val="0"/>
      <w:autoSpaceDE w:val="0"/>
      <w:autoSpaceDN w:val="0"/>
    </w:pPr>
  </w:style>
  <w:style w:type="paragraph" w:customStyle="1" w:styleId="134D4AB76DC84A508506E0FFD5794F0E">
    <w:name w:val="134D4AB76DC84A508506E0FFD5794F0E"/>
    <w:rsid w:val="007F173C"/>
    <w:pPr>
      <w:widowControl w:val="0"/>
      <w:wordWrap w:val="0"/>
      <w:autoSpaceDE w:val="0"/>
      <w:autoSpaceDN w:val="0"/>
    </w:pPr>
  </w:style>
  <w:style w:type="paragraph" w:customStyle="1" w:styleId="44727111FAE0407583E6756E66A5D6D0">
    <w:name w:val="44727111FAE0407583E6756E66A5D6D0"/>
    <w:rsid w:val="007F173C"/>
    <w:pPr>
      <w:widowControl w:val="0"/>
      <w:wordWrap w:val="0"/>
      <w:autoSpaceDE w:val="0"/>
      <w:autoSpaceDN w:val="0"/>
    </w:pPr>
  </w:style>
  <w:style w:type="paragraph" w:customStyle="1" w:styleId="0D4370D1236D412FAAC8DB86594275221">
    <w:name w:val="0D4370D1236D412FAAC8DB865942752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1">
    <w:name w:val="4DD4CAE0554E4C328016292CCEBBBC4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1">
    <w:name w:val="047865CBE6A94A4FA16C11574E84127E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1">
    <w:name w:val="43F80633F6E94F85B5B7E936AA3FC33A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1">
    <w:name w:val="07F42617FD974793984D2ED417B9EAAA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1">
    <w:name w:val="D7DCA4A425504034A3F9DB35F06C3550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1">
    <w:name w:val="E24E28EE88CD434EBDF6D2A94CB8D977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1">
    <w:name w:val="6EFF22BD6CCC45D1B59B21845627350F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1">
    <w:name w:val="134D4AB76DC84A508506E0FFD5794F0E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">
    <w:name w:val="CAB3125B774341438566BF2A761F14CF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5">
    <w:name w:val="E71ED008BBBD4832A2D6BD6292D938EB5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8">
    <w:name w:val="D61B9EF99F54436AAB1085E80A6C5E7B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8">
    <w:name w:val="1FC25F97C8A54842B928E5D5554C5A3E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8">
    <w:name w:val="7745551B2B064B83B35AB56810378589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5">
    <w:name w:val="9BA3226617B2425294D1C68561B566B45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5">
    <w:name w:val="59C80EEBE9734841B70BDAEA03CD3A68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5">
    <w:name w:val="0FBEAF3135FC4A0480610D9500B4DF8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5">
    <w:name w:val="5595BC349C0247179A1E427841A41F79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2">
    <w:name w:val="0D4370D1236D412FAAC8DB8659427522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2">
    <w:name w:val="4DD4CAE0554E4C328016292CCEBBBC42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2">
    <w:name w:val="047865CBE6A94A4FA16C11574E84127E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2">
    <w:name w:val="43F80633F6E94F85B5B7E936AA3FC33A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2">
    <w:name w:val="07F42617FD974793984D2ED417B9EAAA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2">
    <w:name w:val="D7DCA4A425504034A3F9DB35F06C3550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2">
    <w:name w:val="E24E28EE88CD434EBDF6D2A94CB8D977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2">
    <w:name w:val="6EFF22BD6CCC45D1B59B21845627350F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2">
    <w:name w:val="134D4AB76DC84A508506E0FFD5794F0E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1">
    <w:name w:val="CAB3125B774341438566BF2A761F14CF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6">
    <w:name w:val="E71ED008BBBD4832A2D6BD6292D938EB6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9">
    <w:name w:val="D61B9EF99F54436AAB1085E80A6C5E7B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9">
    <w:name w:val="1FC25F97C8A54842B928E5D5554C5A3E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9">
    <w:name w:val="7745551B2B064B83B35AB56810378589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6">
    <w:name w:val="9BA3226617B2425294D1C68561B566B46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6">
    <w:name w:val="59C80EEBE9734841B70BDAEA03CD3A68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6">
    <w:name w:val="0FBEAF3135FC4A0480610D9500B4DF8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6">
    <w:name w:val="5595BC349C0247179A1E427841A41F79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3">
    <w:name w:val="0D4370D1236D412FAAC8DB8659427522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3">
    <w:name w:val="4DD4CAE0554E4C328016292CCEBBBC42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3">
    <w:name w:val="047865CBE6A94A4FA16C11574E84127E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3">
    <w:name w:val="43F80633F6E94F85B5B7E936AA3FC33A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3">
    <w:name w:val="07F42617FD974793984D2ED417B9EAAA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3">
    <w:name w:val="D7DCA4A425504034A3F9DB35F06C3550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3">
    <w:name w:val="E24E28EE88CD434EBDF6D2A94CB8D977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3">
    <w:name w:val="6EFF22BD6CCC45D1B59B21845627350F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3">
    <w:name w:val="134D4AB76DC84A508506E0FFD5794F0E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2">
    <w:name w:val="CAB3125B774341438566BF2A761F14CF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7">
    <w:name w:val="E71ED008BBBD4832A2D6BD6292D938EB7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10">
    <w:name w:val="D61B9EF99F54436AAB1085E80A6C5E7B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10">
    <w:name w:val="1FC25F97C8A54842B928E5D5554C5A3E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10">
    <w:name w:val="7745551B2B064B83B35AB56810378589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7">
    <w:name w:val="9BA3226617B2425294D1C68561B566B47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7">
    <w:name w:val="59C80EEBE9734841B70BDAEA03CD3A68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7">
    <w:name w:val="0FBEAF3135FC4A0480610D9500B4DF8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7">
    <w:name w:val="5595BC349C0247179A1E427841A41F79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">
    <w:name w:val="290D31FE048740298049E4DA72AA53D9"/>
    <w:rsid w:val="007F173C"/>
    <w:pPr>
      <w:widowControl w:val="0"/>
      <w:wordWrap w:val="0"/>
      <w:autoSpaceDE w:val="0"/>
      <w:autoSpaceDN w:val="0"/>
    </w:pPr>
  </w:style>
  <w:style w:type="paragraph" w:customStyle="1" w:styleId="0D4370D1236D412FAAC8DB86594275224">
    <w:name w:val="0D4370D1236D412FAAC8DB8659427522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4">
    <w:name w:val="4DD4CAE0554E4C328016292CCEBBBC42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4">
    <w:name w:val="047865CBE6A94A4FA16C11574E84127E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4">
    <w:name w:val="43F80633F6E94F85B5B7E936AA3FC33A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4">
    <w:name w:val="07F42617FD974793984D2ED417B9EAAA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4">
    <w:name w:val="D7DCA4A425504034A3F9DB35F06C3550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4">
    <w:name w:val="E24E28EE88CD434EBDF6D2A94CB8D977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4">
    <w:name w:val="6EFF22BD6CCC45D1B59B21845627350F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4">
    <w:name w:val="134D4AB76DC84A508506E0FFD5794F0E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3">
    <w:name w:val="CAB3125B774341438566BF2A761F14CF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8">
    <w:name w:val="E71ED008BBBD4832A2D6BD6292D938EB8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11">
    <w:name w:val="D61B9EF99F54436AAB1085E80A6C5E7B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11">
    <w:name w:val="1FC25F97C8A54842B928E5D5554C5A3E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11">
    <w:name w:val="7745551B2B064B83B35AB56810378589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8">
    <w:name w:val="9BA3226617B2425294D1C68561B566B48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8">
    <w:name w:val="59C80EEBE9734841B70BDAEA03CD3A68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8">
    <w:name w:val="0FBEAF3135FC4A0480610D9500B4DF8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8">
    <w:name w:val="5595BC349C0247179A1E427841A41F79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1">
    <w:name w:val="290D31FE048740298049E4DA72AA53D9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">
    <w:name w:val="1DEE90021C05414D9D14E67FD5E7BBC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">
    <w:name w:val="6E1C5C597875483599EEEF254F8F72AF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">
    <w:name w:val="553196639D3940B2939F89464E9ED7AD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">
    <w:name w:val="B85A414F3EDE4D44A53EEEFD89F78B9C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5">
    <w:name w:val="0D4370D1236D412FAAC8DB8659427522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5">
    <w:name w:val="4DD4CAE0554E4C328016292CCEBBBC42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5">
    <w:name w:val="047865CBE6A94A4FA16C11574E84127E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5">
    <w:name w:val="43F80633F6E94F85B5B7E936AA3FC33A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5">
    <w:name w:val="07F42617FD974793984D2ED417B9EAAA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5">
    <w:name w:val="D7DCA4A425504034A3F9DB35F06C3550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5">
    <w:name w:val="E24E28EE88CD434EBDF6D2A94CB8D977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5">
    <w:name w:val="6EFF22BD6CCC45D1B59B21845627350F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5">
    <w:name w:val="134D4AB76DC84A508506E0FFD5794F0E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4">
    <w:name w:val="CAB3125B774341438566BF2A761F14CF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9">
    <w:name w:val="E71ED008BBBD4832A2D6BD6292D938EB9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12">
    <w:name w:val="D61B9EF99F54436AAB1085E80A6C5E7B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12">
    <w:name w:val="1FC25F97C8A54842B928E5D5554C5A3E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12">
    <w:name w:val="7745551B2B064B83B35AB56810378589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9">
    <w:name w:val="9BA3226617B2425294D1C68561B566B49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9">
    <w:name w:val="59C80EEBE9734841B70BDAEA03CD3A68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9">
    <w:name w:val="0FBEAF3135FC4A0480610D9500B4DF8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9">
    <w:name w:val="5595BC349C0247179A1E427841A41F79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2">
    <w:name w:val="290D31FE048740298049E4DA72AA53D9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1">
    <w:name w:val="1DEE90021C05414D9D14E67FD5E7BBC7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1">
    <w:name w:val="6E1C5C597875483599EEEF254F8F72AF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1">
    <w:name w:val="553196639D3940B2939F89464E9ED7AD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1">
    <w:name w:val="B85A414F3EDE4D44A53EEEFD89F78B9C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6">
    <w:name w:val="0D4370D1236D412FAAC8DB8659427522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6">
    <w:name w:val="4DD4CAE0554E4C328016292CCEBBBC42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6">
    <w:name w:val="047865CBE6A94A4FA16C11574E84127E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6">
    <w:name w:val="43F80633F6E94F85B5B7E936AA3FC33A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6">
    <w:name w:val="07F42617FD974793984D2ED417B9EAAA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6">
    <w:name w:val="D7DCA4A425504034A3F9DB35F06C3550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6">
    <w:name w:val="E24E28EE88CD434EBDF6D2A94CB8D977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6">
    <w:name w:val="6EFF22BD6CCC45D1B59B21845627350F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6">
    <w:name w:val="134D4AB76DC84A508506E0FFD5794F0E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5">
    <w:name w:val="CAB3125B774341438566BF2A761F14CF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10">
    <w:name w:val="E71ED008BBBD4832A2D6BD6292D938EB10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13">
    <w:name w:val="D61B9EF99F54436AAB1085E80A6C5E7B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13">
    <w:name w:val="1FC25F97C8A54842B928E5D5554C5A3E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13">
    <w:name w:val="7745551B2B064B83B35AB56810378589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10">
    <w:name w:val="9BA3226617B2425294D1C68561B566B410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10">
    <w:name w:val="59C80EEBE9734841B70BDAEA03CD3A68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10">
    <w:name w:val="0FBEAF3135FC4A0480610D9500B4DF81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10">
    <w:name w:val="5595BC349C0247179A1E427841A41F79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3">
    <w:name w:val="290D31FE048740298049E4DA72AA53D9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2">
    <w:name w:val="1DEE90021C05414D9D14E67FD5E7BBC7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2">
    <w:name w:val="6E1C5C597875483599EEEF254F8F72AF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2">
    <w:name w:val="553196639D3940B2939F89464E9ED7AD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2">
    <w:name w:val="B85A414F3EDE4D44A53EEEFD89F78B9C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7">
    <w:name w:val="0D4370D1236D412FAAC8DB8659427522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7">
    <w:name w:val="4DD4CAE0554E4C328016292CCEBBBC42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7">
    <w:name w:val="047865CBE6A94A4FA16C11574E84127E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7">
    <w:name w:val="43F80633F6E94F85B5B7E936AA3FC33A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7">
    <w:name w:val="07F42617FD974793984D2ED417B9EAAA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7">
    <w:name w:val="D7DCA4A425504034A3F9DB35F06C3550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7">
    <w:name w:val="E24E28EE88CD434EBDF6D2A94CB8D977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7">
    <w:name w:val="6EFF22BD6CCC45D1B59B21845627350F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7">
    <w:name w:val="134D4AB76DC84A508506E0FFD5794F0E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6">
    <w:name w:val="CAB3125B774341438566BF2A761F14CF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11">
    <w:name w:val="E71ED008BBBD4832A2D6BD6292D938EB11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14">
    <w:name w:val="D61B9EF99F54436AAB1085E80A6C5E7B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14">
    <w:name w:val="1FC25F97C8A54842B928E5D5554C5A3E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14">
    <w:name w:val="7745551B2B064B83B35AB56810378589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11">
    <w:name w:val="9BA3226617B2425294D1C68561B566B411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11">
    <w:name w:val="59C80EEBE9734841B70BDAEA03CD3A68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11">
    <w:name w:val="0FBEAF3135FC4A0480610D9500B4DF81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11">
    <w:name w:val="5595BC349C0247179A1E427841A41F79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4">
    <w:name w:val="290D31FE048740298049E4DA72AA53D9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3">
    <w:name w:val="1DEE90021C05414D9D14E67FD5E7BBC7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3">
    <w:name w:val="6E1C5C597875483599EEEF254F8F72AF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3">
    <w:name w:val="553196639D3940B2939F89464E9ED7AD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3">
    <w:name w:val="B85A414F3EDE4D44A53EEEFD89F78B9C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8">
    <w:name w:val="0D4370D1236D412FAAC8DB8659427522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8">
    <w:name w:val="4DD4CAE0554E4C328016292CCEBBBC42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8">
    <w:name w:val="047865CBE6A94A4FA16C11574E84127E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8">
    <w:name w:val="43F80633F6E94F85B5B7E936AA3FC33A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8">
    <w:name w:val="07F42617FD974793984D2ED417B9EAAA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8">
    <w:name w:val="D7DCA4A425504034A3F9DB35F06C3550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8">
    <w:name w:val="E24E28EE88CD434EBDF6D2A94CB8D977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8">
    <w:name w:val="6EFF22BD6CCC45D1B59B21845627350F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8">
    <w:name w:val="134D4AB76DC84A508506E0FFD5794F0E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7">
    <w:name w:val="CAB3125B774341438566BF2A761F14CF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71ED008BBBD4832A2D6BD6292D938EB12">
    <w:name w:val="E71ED008BBBD4832A2D6BD6292D938EB12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61B9EF99F54436AAB1085E80A6C5E7B15">
    <w:name w:val="D61B9EF99F54436AAB1085E80A6C5E7B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C25F97C8A54842B928E5D5554C5A3E15">
    <w:name w:val="1FC25F97C8A54842B928E5D5554C5A3E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7745551B2B064B83B35AB5681037858915">
    <w:name w:val="7745551B2B064B83B35AB56810378589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BA3226617B2425294D1C68561B566B412">
    <w:name w:val="9BA3226617B2425294D1C68561B566B412"/>
    <w:rsid w:val="007F173C"/>
    <w:pPr>
      <w:spacing w:before="220" w:after="220" w:line="240" w:lineRule="auto"/>
      <w:ind w:left="720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9C80EEBE9734841B70BDAEA03CD3A6812">
    <w:name w:val="59C80EEBE9734841B70BDAEA03CD3A68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BEAF3135FC4A0480610D9500B4DF8112">
    <w:name w:val="0FBEAF3135FC4A0480610D9500B4DF81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95BC349C0247179A1E427841A41F7912">
    <w:name w:val="5595BC349C0247179A1E427841A41F79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5">
    <w:name w:val="290D31FE048740298049E4DA72AA53D9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4">
    <w:name w:val="1DEE90021C05414D9D14E67FD5E7BBC7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4">
    <w:name w:val="6E1C5C597875483599EEEF254F8F72AF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4">
    <w:name w:val="553196639D3940B2939F89464E9ED7AD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4">
    <w:name w:val="B85A414F3EDE4D44A53EEEFD89F78B9C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62758EA92304F15B1F0C38DF69D360C">
    <w:name w:val="E62758EA92304F15B1F0C38DF69D360C"/>
    <w:rsid w:val="007F173C"/>
    <w:pPr>
      <w:widowControl w:val="0"/>
      <w:wordWrap w:val="0"/>
      <w:autoSpaceDE w:val="0"/>
      <w:autoSpaceDN w:val="0"/>
    </w:pPr>
  </w:style>
  <w:style w:type="paragraph" w:customStyle="1" w:styleId="A4E18B301EBB4235BCCF90A906D72A7E">
    <w:name w:val="A4E18B301EBB4235BCCF90A906D72A7E"/>
    <w:rsid w:val="007F173C"/>
    <w:pPr>
      <w:widowControl w:val="0"/>
      <w:wordWrap w:val="0"/>
      <w:autoSpaceDE w:val="0"/>
      <w:autoSpaceDN w:val="0"/>
    </w:pPr>
  </w:style>
  <w:style w:type="paragraph" w:customStyle="1" w:styleId="B923093ECBA6499597472CB35851508F">
    <w:name w:val="B923093ECBA6499597472CB35851508F"/>
    <w:rsid w:val="007F173C"/>
    <w:pPr>
      <w:widowControl w:val="0"/>
      <w:wordWrap w:val="0"/>
      <w:autoSpaceDE w:val="0"/>
      <w:autoSpaceDN w:val="0"/>
    </w:pPr>
  </w:style>
  <w:style w:type="paragraph" w:customStyle="1" w:styleId="F02E31BC55A44557B377B8A00273774B">
    <w:name w:val="F02E31BC55A44557B377B8A00273774B"/>
    <w:rsid w:val="007F173C"/>
    <w:pPr>
      <w:widowControl w:val="0"/>
      <w:wordWrap w:val="0"/>
      <w:autoSpaceDE w:val="0"/>
      <w:autoSpaceDN w:val="0"/>
    </w:pPr>
  </w:style>
  <w:style w:type="paragraph" w:customStyle="1" w:styleId="5D8F9A4CC9DB44FBA9C5CD03F3F4940A">
    <w:name w:val="5D8F9A4CC9DB44FBA9C5CD03F3F4940A"/>
    <w:rsid w:val="007F173C"/>
    <w:pPr>
      <w:widowControl w:val="0"/>
      <w:wordWrap w:val="0"/>
      <w:autoSpaceDE w:val="0"/>
      <w:autoSpaceDN w:val="0"/>
    </w:pPr>
  </w:style>
  <w:style w:type="paragraph" w:customStyle="1" w:styleId="B4C8C27CA78B4081BF9967EBDC487C51">
    <w:name w:val="B4C8C27CA78B4081BF9967EBDC487C51"/>
    <w:rsid w:val="007F173C"/>
    <w:pPr>
      <w:widowControl w:val="0"/>
      <w:wordWrap w:val="0"/>
      <w:autoSpaceDE w:val="0"/>
      <w:autoSpaceDN w:val="0"/>
    </w:pPr>
  </w:style>
  <w:style w:type="paragraph" w:customStyle="1" w:styleId="BB8ADEA1605047DB94E05ECBA7E4F752">
    <w:name w:val="BB8ADEA1605047DB94E05ECBA7E4F752"/>
    <w:rsid w:val="007F173C"/>
    <w:pPr>
      <w:widowControl w:val="0"/>
      <w:wordWrap w:val="0"/>
      <w:autoSpaceDE w:val="0"/>
      <w:autoSpaceDN w:val="0"/>
    </w:pPr>
  </w:style>
  <w:style w:type="paragraph" w:customStyle="1" w:styleId="51E31F8E96FB4EDB83A8A252AF19443A">
    <w:name w:val="51E31F8E96FB4EDB83A8A252AF19443A"/>
    <w:rsid w:val="007F173C"/>
    <w:pPr>
      <w:widowControl w:val="0"/>
      <w:wordWrap w:val="0"/>
      <w:autoSpaceDE w:val="0"/>
      <w:autoSpaceDN w:val="0"/>
    </w:pPr>
  </w:style>
  <w:style w:type="paragraph" w:customStyle="1" w:styleId="1F17EF98890F43BDB294CC2493C8B9DE">
    <w:name w:val="1F17EF98890F43BDB294CC2493C8B9DE"/>
    <w:rsid w:val="007F173C"/>
    <w:pPr>
      <w:widowControl w:val="0"/>
      <w:wordWrap w:val="0"/>
      <w:autoSpaceDE w:val="0"/>
      <w:autoSpaceDN w:val="0"/>
    </w:pPr>
  </w:style>
  <w:style w:type="paragraph" w:customStyle="1" w:styleId="0D4370D1236D412FAAC8DB86594275229">
    <w:name w:val="0D4370D1236D412FAAC8DB8659427522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9">
    <w:name w:val="4DD4CAE0554E4C328016292CCEBBBC42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9">
    <w:name w:val="047865CBE6A94A4FA16C11574E84127E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9">
    <w:name w:val="43F80633F6E94F85B5B7E936AA3FC33A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9">
    <w:name w:val="07F42617FD974793984D2ED417B9EAAA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9">
    <w:name w:val="D7DCA4A425504034A3F9DB35F06C3550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9">
    <w:name w:val="E24E28EE88CD434EBDF6D2A94CB8D977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9">
    <w:name w:val="6EFF22BD6CCC45D1B59B21845627350F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9">
    <w:name w:val="134D4AB76DC84A508506E0FFD5794F0E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8">
    <w:name w:val="CAB3125B774341438566BF2A761F14CF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1">
    <w:name w:val="A4E18B301EBB4235BCCF90A906D72A7E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1">
    <w:name w:val="B923093ECBA6499597472CB35851508F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1">
    <w:name w:val="F02E31BC55A44557B377B8A00273774B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1">
    <w:name w:val="5D8F9A4CC9DB44FBA9C5CD03F3F4940A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1">
    <w:name w:val="B4C8C27CA78B4081BF9967EBDC487C5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1">
    <w:name w:val="BB8ADEA1605047DB94E05ECBA7E4F75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1">
    <w:name w:val="51E31F8E96FB4EDB83A8A252AF19443A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1">
    <w:name w:val="1F17EF98890F43BDB294CC2493C8B9DE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6">
    <w:name w:val="290D31FE048740298049E4DA72AA53D9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5">
    <w:name w:val="1DEE90021C05414D9D14E67FD5E7BBC7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5">
    <w:name w:val="6E1C5C597875483599EEEF254F8F72AF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5">
    <w:name w:val="553196639D3940B2939F89464E9ED7AD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5">
    <w:name w:val="B85A414F3EDE4D44A53EEEFD89F78B9C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10">
    <w:name w:val="0D4370D1236D412FAAC8DB8659427522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10">
    <w:name w:val="4DD4CAE0554E4C328016292CCEBBBC42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10">
    <w:name w:val="047865CBE6A94A4FA16C11574E84127E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10">
    <w:name w:val="43F80633F6E94F85B5B7E936AA3FC33A1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10">
    <w:name w:val="07F42617FD974793984D2ED417B9EAAA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10">
    <w:name w:val="D7DCA4A425504034A3F9DB35F06C3550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10">
    <w:name w:val="E24E28EE88CD434EBDF6D2A94CB8D9771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10">
    <w:name w:val="6EFF22BD6CCC45D1B59B21845627350F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10">
    <w:name w:val="134D4AB76DC84A508506E0FFD5794F0E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9">
    <w:name w:val="CAB3125B774341438566BF2A761F14CF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2">
    <w:name w:val="A4E18B301EBB4235BCCF90A906D72A7E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2">
    <w:name w:val="B923093ECBA6499597472CB35851508F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2">
    <w:name w:val="F02E31BC55A44557B377B8A00273774B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2">
    <w:name w:val="5D8F9A4CC9DB44FBA9C5CD03F3F4940A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2">
    <w:name w:val="B4C8C27CA78B4081BF9967EBDC487C5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2">
    <w:name w:val="BB8ADEA1605047DB94E05ECBA7E4F752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2">
    <w:name w:val="51E31F8E96FB4EDB83A8A252AF19443A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2">
    <w:name w:val="1F17EF98890F43BDB294CC2493C8B9DE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7">
    <w:name w:val="290D31FE048740298049E4DA72AA53D9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6">
    <w:name w:val="1DEE90021C05414D9D14E67FD5E7BBC7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6">
    <w:name w:val="6E1C5C597875483599EEEF254F8F72AF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6">
    <w:name w:val="553196639D3940B2939F89464E9ED7AD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6">
    <w:name w:val="B85A414F3EDE4D44A53EEEFD89F78B9C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11">
    <w:name w:val="0D4370D1236D412FAAC8DB8659427522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11">
    <w:name w:val="4DD4CAE0554E4C328016292CCEBBBC42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11">
    <w:name w:val="047865CBE6A94A4FA16C11574E84127E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11">
    <w:name w:val="43F80633F6E94F85B5B7E936AA3FC33A1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11">
    <w:name w:val="07F42617FD974793984D2ED417B9EAAA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11">
    <w:name w:val="D7DCA4A425504034A3F9DB35F06C3550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11">
    <w:name w:val="E24E28EE88CD434EBDF6D2A94CB8D9771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11">
    <w:name w:val="6EFF22BD6CCC45D1B59B21845627350F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11">
    <w:name w:val="134D4AB76DC84A508506E0FFD5794F0E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10">
    <w:name w:val="CAB3125B774341438566BF2A761F14CF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3">
    <w:name w:val="A4E18B301EBB4235BCCF90A906D72A7E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3">
    <w:name w:val="B923093ECBA6499597472CB35851508F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3">
    <w:name w:val="F02E31BC55A44557B377B8A00273774B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3">
    <w:name w:val="5D8F9A4CC9DB44FBA9C5CD03F3F4940A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3">
    <w:name w:val="B4C8C27CA78B4081BF9967EBDC487C5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3">
    <w:name w:val="BB8ADEA1605047DB94E05ECBA7E4F752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3">
    <w:name w:val="51E31F8E96FB4EDB83A8A252AF19443A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3">
    <w:name w:val="1F17EF98890F43BDB294CC2493C8B9DE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8">
    <w:name w:val="290D31FE048740298049E4DA72AA53D9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7">
    <w:name w:val="1DEE90021C05414D9D14E67FD5E7BBC7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7">
    <w:name w:val="6E1C5C597875483599EEEF254F8F72AF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7">
    <w:name w:val="553196639D3940B2939F89464E9ED7AD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7">
    <w:name w:val="B85A414F3EDE4D44A53EEEFD89F78B9C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12">
    <w:name w:val="0D4370D1236D412FAAC8DB8659427522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12">
    <w:name w:val="4DD4CAE0554E4C328016292CCEBBBC42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12">
    <w:name w:val="047865CBE6A94A4FA16C11574E84127E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12">
    <w:name w:val="43F80633F6E94F85B5B7E936AA3FC33A1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12">
    <w:name w:val="07F42617FD974793984D2ED417B9EAAA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12">
    <w:name w:val="D7DCA4A425504034A3F9DB35F06C3550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12">
    <w:name w:val="E24E28EE88CD434EBDF6D2A94CB8D97712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12">
    <w:name w:val="6EFF22BD6CCC45D1B59B21845627350F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12">
    <w:name w:val="134D4AB76DC84A508506E0FFD5794F0E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11">
    <w:name w:val="CAB3125B774341438566BF2A761F14CF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4">
    <w:name w:val="A4E18B301EBB4235BCCF90A906D72A7E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4">
    <w:name w:val="B923093ECBA6499597472CB35851508F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4">
    <w:name w:val="F02E31BC55A44557B377B8A00273774B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4">
    <w:name w:val="5D8F9A4CC9DB44FBA9C5CD03F3F4940A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4">
    <w:name w:val="B4C8C27CA78B4081BF9967EBDC487C5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4">
    <w:name w:val="BB8ADEA1605047DB94E05ECBA7E4F752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4">
    <w:name w:val="51E31F8E96FB4EDB83A8A252AF19443A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4">
    <w:name w:val="1F17EF98890F43BDB294CC2493C8B9DE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9">
    <w:name w:val="290D31FE048740298049E4DA72AA53D9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8">
    <w:name w:val="1DEE90021C05414D9D14E67FD5E7BBC7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8">
    <w:name w:val="6E1C5C597875483599EEEF254F8F72AF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8">
    <w:name w:val="553196639D3940B2939F89464E9ED7AD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8">
    <w:name w:val="B85A414F3EDE4D44A53EEEFD89F78B9C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13">
    <w:name w:val="0D4370D1236D412FAAC8DB8659427522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13">
    <w:name w:val="4DD4CAE0554E4C328016292CCEBBBC42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13">
    <w:name w:val="047865CBE6A94A4FA16C11574E84127E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13">
    <w:name w:val="43F80633F6E94F85B5B7E936AA3FC33A1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13">
    <w:name w:val="07F42617FD974793984D2ED417B9EAAA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13">
    <w:name w:val="D7DCA4A425504034A3F9DB35F06C3550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13">
    <w:name w:val="E24E28EE88CD434EBDF6D2A94CB8D97713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13">
    <w:name w:val="6EFF22BD6CCC45D1B59B21845627350F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13">
    <w:name w:val="134D4AB76DC84A508506E0FFD5794F0E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12">
    <w:name w:val="CAB3125B774341438566BF2A761F14CF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5">
    <w:name w:val="A4E18B301EBB4235BCCF90A906D72A7E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5">
    <w:name w:val="B923093ECBA6499597472CB35851508F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5">
    <w:name w:val="F02E31BC55A44557B377B8A00273774B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5">
    <w:name w:val="5D8F9A4CC9DB44FBA9C5CD03F3F4940A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5">
    <w:name w:val="B4C8C27CA78B4081BF9967EBDC487C5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5">
    <w:name w:val="BB8ADEA1605047DB94E05ECBA7E4F752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5">
    <w:name w:val="51E31F8E96FB4EDB83A8A252AF19443A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5">
    <w:name w:val="1F17EF98890F43BDB294CC2493C8B9DE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10">
    <w:name w:val="290D31FE048740298049E4DA72AA53D9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9">
    <w:name w:val="1DEE90021C05414D9D14E67FD5E7BBC7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9">
    <w:name w:val="6E1C5C597875483599EEEF254F8F72AF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9">
    <w:name w:val="553196639D3940B2939F89464E9ED7AD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9">
    <w:name w:val="B85A414F3EDE4D44A53EEEFD89F78B9C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14">
    <w:name w:val="0D4370D1236D412FAAC8DB8659427522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14">
    <w:name w:val="4DD4CAE0554E4C328016292CCEBBBC42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14">
    <w:name w:val="047865CBE6A94A4FA16C11574E84127E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14">
    <w:name w:val="43F80633F6E94F85B5B7E936AA3FC33A1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14">
    <w:name w:val="07F42617FD974793984D2ED417B9EAAA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14">
    <w:name w:val="D7DCA4A425504034A3F9DB35F06C3550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14">
    <w:name w:val="E24E28EE88CD434EBDF6D2A94CB8D97714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14">
    <w:name w:val="6EFF22BD6CCC45D1B59B21845627350F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14">
    <w:name w:val="134D4AB76DC84A508506E0FFD5794F0E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13">
    <w:name w:val="CAB3125B774341438566BF2A761F14CF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6">
    <w:name w:val="A4E18B301EBB4235BCCF90A906D72A7E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6">
    <w:name w:val="B923093ECBA6499597472CB35851508F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6">
    <w:name w:val="F02E31BC55A44557B377B8A00273774B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6">
    <w:name w:val="5D8F9A4CC9DB44FBA9C5CD03F3F4940A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6">
    <w:name w:val="B4C8C27CA78B4081BF9967EBDC487C5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6">
    <w:name w:val="BB8ADEA1605047DB94E05ECBA7E4F752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6">
    <w:name w:val="51E31F8E96FB4EDB83A8A252AF19443A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6">
    <w:name w:val="1F17EF98890F43BDB294CC2493C8B9DE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11">
    <w:name w:val="290D31FE048740298049E4DA72AA53D9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10">
    <w:name w:val="1DEE90021C05414D9D14E67FD5E7BBC7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10">
    <w:name w:val="6E1C5C597875483599EEEF254F8F72AF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10">
    <w:name w:val="553196639D3940B2939F89464E9ED7AD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10">
    <w:name w:val="B85A414F3EDE4D44A53EEEFD89F78B9C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15">
    <w:name w:val="0D4370D1236D412FAAC8DB8659427522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15">
    <w:name w:val="4DD4CAE0554E4C328016292CCEBBBC42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15">
    <w:name w:val="047865CBE6A94A4FA16C11574E84127E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15">
    <w:name w:val="43F80633F6E94F85B5B7E936AA3FC33A1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15">
    <w:name w:val="07F42617FD974793984D2ED417B9EAAA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15">
    <w:name w:val="D7DCA4A425504034A3F9DB35F06C3550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15">
    <w:name w:val="E24E28EE88CD434EBDF6D2A94CB8D97715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15">
    <w:name w:val="6EFF22BD6CCC45D1B59B21845627350F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15">
    <w:name w:val="134D4AB76DC84A508506E0FFD5794F0E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14">
    <w:name w:val="CAB3125B774341438566BF2A761F14CF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7">
    <w:name w:val="A4E18B301EBB4235BCCF90A906D72A7E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7">
    <w:name w:val="B923093ECBA6499597472CB35851508F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7">
    <w:name w:val="F02E31BC55A44557B377B8A00273774B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7">
    <w:name w:val="5D8F9A4CC9DB44FBA9C5CD03F3F4940A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7">
    <w:name w:val="B4C8C27CA78B4081BF9967EBDC487C5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7">
    <w:name w:val="BB8ADEA1605047DB94E05ECBA7E4F752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7">
    <w:name w:val="51E31F8E96FB4EDB83A8A252AF19443A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7">
    <w:name w:val="1F17EF98890F43BDB294CC2493C8B9DE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12">
    <w:name w:val="290D31FE048740298049E4DA72AA53D9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11">
    <w:name w:val="1DEE90021C05414D9D14E67FD5E7BBC7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11">
    <w:name w:val="6E1C5C597875483599EEEF254F8F72AF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11">
    <w:name w:val="553196639D3940B2939F89464E9ED7AD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11">
    <w:name w:val="B85A414F3EDE4D44A53EEEFD89F78B9C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16">
    <w:name w:val="0D4370D1236D412FAAC8DB8659427522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16">
    <w:name w:val="4DD4CAE0554E4C328016292CCEBBBC42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16">
    <w:name w:val="047865CBE6A94A4FA16C11574E84127E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16">
    <w:name w:val="43F80633F6E94F85B5B7E936AA3FC33A1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16">
    <w:name w:val="07F42617FD974793984D2ED417B9EAAA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16">
    <w:name w:val="D7DCA4A425504034A3F9DB35F06C3550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16">
    <w:name w:val="E24E28EE88CD434EBDF6D2A94CB8D97716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16">
    <w:name w:val="6EFF22BD6CCC45D1B59B21845627350F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16">
    <w:name w:val="134D4AB76DC84A508506E0FFD5794F0E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15">
    <w:name w:val="CAB3125B774341438566BF2A761F14CF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8">
    <w:name w:val="A4E18B301EBB4235BCCF90A906D72A7E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8">
    <w:name w:val="B923093ECBA6499597472CB35851508F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8">
    <w:name w:val="F02E31BC55A44557B377B8A00273774B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8">
    <w:name w:val="5D8F9A4CC9DB44FBA9C5CD03F3F4940A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8">
    <w:name w:val="B4C8C27CA78B4081BF9967EBDC487C5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8">
    <w:name w:val="BB8ADEA1605047DB94E05ECBA7E4F752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8">
    <w:name w:val="51E31F8E96FB4EDB83A8A252AF19443A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8">
    <w:name w:val="1F17EF98890F43BDB294CC2493C8B9DE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13">
    <w:name w:val="290D31FE048740298049E4DA72AA53D9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12">
    <w:name w:val="1DEE90021C05414D9D14E67FD5E7BBC7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12">
    <w:name w:val="6E1C5C597875483599EEEF254F8F72AF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12">
    <w:name w:val="553196639D3940B2939F89464E9ED7AD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12">
    <w:name w:val="B85A414F3EDE4D44A53EEEFD89F78B9C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17">
    <w:name w:val="0D4370D1236D412FAAC8DB8659427522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17">
    <w:name w:val="4DD4CAE0554E4C328016292CCEBBBC42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17">
    <w:name w:val="047865CBE6A94A4FA16C11574E84127E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17">
    <w:name w:val="43F80633F6E94F85B5B7E936AA3FC33A1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17">
    <w:name w:val="07F42617FD974793984D2ED417B9EAAA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17">
    <w:name w:val="D7DCA4A425504034A3F9DB35F06C3550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17">
    <w:name w:val="E24E28EE88CD434EBDF6D2A94CB8D97717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17">
    <w:name w:val="6EFF22BD6CCC45D1B59B21845627350F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17">
    <w:name w:val="134D4AB76DC84A508506E0FFD5794F0E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16">
    <w:name w:val="CAB3125B774341438566BF2A761F14CF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9">
    <w:name w:val="A4E18B301EBB4235BCCF90A906D72A7E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9">
    <w:name w:val="B923093ECBA6499597472CB35851508F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9">
    <w:name w:val="F02E31BC55A44557B377B8A00273774B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9">
    <w:name w:val="5D8F9A4CC9DB44FBA9C5CD03F3F4940A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9">
    <w:name w:val="B4C8C27CA78B4081BF9967EBDC487C5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9">
    <w:name w:val="BB8ADEA1605047DB94E05ECBA7E4F752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9">
    <w:name w:val="51E31F8E96FB4EDB83A8A252AF19443A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9">
    <w:name w:val="1F17EF98890F43BDB294CC2493C8B9DE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14">
    <w:name w:val="290D31FE048740298049E4DA72AA53D9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13">
    <w:name w:val="1DEE90021C05414D9D14E67FD5E7BBC7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13">
    <w:name w:val="6E1C5C597875483599EEEF254F8F72AF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13">
    <w:name w:val="553196639D3940B2939F89464E9ED7AD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13">
    <w:name w:val="B85A414F3EDE4D44A53EEEFD89F78B9C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18">
    <w:name w:val="0D4370D1236D412FAAC8DB8659427522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18">
    <w:name w:val="4DD4CAE0554E4C328016292CCEBBBC42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18">
    <w:name w:val="047865CBE6A94A4FA16C11574E84127E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18">
    <w:name w:val="43F80633F6E94F85B5B7E936AA3FC33A1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18">
    <w:name w:val="07F42617FD974793984D2ED417B9EAAA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18">
    <w:name w:val="D7DCA4A425504034A3F9DB35F06C3550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18">
    <w:name w:val="E24E28EE88CD434EBDF6D2A94CB8D97718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18">
    <w:name w:val="6EFF22BD6CCC45D1B59B21845627350F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18">
    <w:name w:val="134D4AB76DC84A508506E0FFD5794F0E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17">
    <w:name w:val="CAB3125B774341438566BF2A761F14CF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10">
    <w:name w:val="A4E18B301EBB4235BCCF90A906D72A7E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10">
    <w:name w:val="B923093ECBA6499597472CB35851508F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10">
    <w:name w:val="F02E31BC55A44557B377B8A00273774B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10">
    <w:name w:val="5D8F9A4CC9DB44FBA9C5CD03F3F4940A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10">
    <w:name w:val="B4C8C27CA78B4081BF9967EBDC487C51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10">
    <w:name w:val="BB8ADEA1605047DB94E05ECBA7E4F752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10">
    <w:name w:val="51E31F8E96FB4EDB83A8A252AF19443A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10">
    <w:name w:val="1F17EF98890F43BDB294CC2493C8B9DE1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15">
    <w:name w:val="290D31FE048740298049E4DA72AA53D9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14">
    <w:name w:val="1DEE90021C05414D9D14E67FD5E7BBC7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14">
    <w:name w:val="6E1C5C597875483599EEEF254F8F72AF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14">
    <w:name w:val="553196639D3940B2939F89464E9ED7AD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14">
    <w:name w:val="B85A414F3EDE4D44A53EEEFD89F78B9C14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19">
    <w:name w:val="0D4370D1236D412FAAC8DB8659427522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19">
    <w:name w:val="4DD4CAE0554E4C328016292CCEBBBC42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19">
    <w:name w:val="047865CBE6A94A4FA16C11574E84127E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19">
    <w:name w:val="43F80633F6E94F85B5B7E936AA3FC33A1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19">
    <w:name w:val="07F42617FD974793984D2ED417B9EAAA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19">
    <w:name w:val="D7DCA4A425504034A3F9DB35F06C3550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19">
    <w:name w:val="E24E28EE88CD434EBDF6D2A94CB8D97719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19">
    <w:name w:val="6EFF22BD6CCC45D1B59B21845627350F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19">
    <w:name w:val="134D4AB76DC84A508506E0FFD5794F0E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18">
    <w:name w:val="CAB3125B774341438566BF2A761F14CF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11">
    <w:name w:val="A4E18B301EBB4235BCCF90A906D72A7E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11">
    <w:name w:val="B923093ECBA6499597472CB35851508F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11">
    <w:name w:val="F02E31BC55A44557B377B8A00273774B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11">
    <w:name w:val="5D8F9A4CC9DB44FBA9C5CD03F3F4940A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11">
    <w:name w:val="B4C8C27CA78B4081BF9967EBDC487C51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11">
    <w:name w:val="BB8ADEA1605047DB94E05ECBA7E4F752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11">
    <w:name w:val="51E31F8E96FB4EDB83A8A252AF19443A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11">
    <w:name w:val="1F17EF98890F43BDB294CC2493C8B9DE1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16">
    <w:name w:val="290D31FE048740298049E4DA72AA53D9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15">
    <w:name w:val="1DEE90021C05414D9D14E67FD5E7BBC7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15">
    <w:name w:val="6E1C5C597875483599EEEF254F8F72AF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15">
    <w:name w:val="553196639D3940B2939F89464E9ED7AD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15">
    <w:name w:val="B85A414F3EDE4D44A53EEEFD89F78B9C15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20">
    <w:name w:val="0D4370D1236D412FAAC8DB8659427522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20">
    <w:name w:val="4DD4CAE0554E4C328016292CCEBBBC42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20">
    <w:name w:val="047865CBE6A94A4FA16C11574E84127E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20">
    <w:name w:val="43F80633F6E94F85B5B7E936AA3FC33A2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20">
    <w:name w:val="07F42617FD974793984D2ED417B9EAAA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20">
    <w:name w:val="D7DCA4A425504034A3F9DB35F06C3550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20">
    <w:name w:val="E24E28EE88CD434EBDF6D2A94CB8D97720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20">
    <w:name w:val="6EFF22BD6CCC45D1B59B21845627350F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20">
    <w:name w:val="134D4AB76DC84A508506E0FFD5794F0E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19">
    <w:name w:val="CAB3125B774341438566BF2A761F14CF19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12">
    <w:name w:val="A4E18B301EBB4235BCCF90A906D72A7E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12">
    <w:name w:val="B923093ECBA6499597472CB35851508F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12">
    <w:name w:val="F02E31BC55A44557B377B8A00273774B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12">
    <w:name w:val="5D8F9A4CC9DB44FBA9C5CD03F3F4940A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12">
    <w:name w:val="B4C8C27CA78B4081BF9967EBDC487C51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12">
    <w:name w:val="BB8ADEA1605047DB94E05ECBA7E4F752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12">
    <w:name w:val="51E31F8E96FB4EDB83A8A252AF19443A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12">
    <w:name w:val="1F17EF98890F43BDB294CC2493C8B9DE12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17">
    <w:name w:val="290D31FE048740298049E4DA72AA53D9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16">
    <w:name w:val="1DEE90021C05414D9D14E67FD5E7BBC7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16">
    <w:name w:val="6E1C5C597875483599EEEF254F8F72AF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16">
    <w:name w:val="553196639D3940B2939F89464E9ED7AD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16">
    <w:name w:val="B85A414F3EDE4D44A53EEEFD89F78B9C16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21">
    <w:name w:val="0D4370D1236D412FAAC8DB8659427522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21">
    <w:name w:val="4DD4CAE0554E4C328016292CCEBBBC42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21">
    <w:name w:val="047865CBE6A94A4FA16C11574E84127E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21">
    <w:name w:val="43F80633F6E94F85B5B7E936AA3FC33A2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21">
    <w:name w:val="07F42617FD974793984D2ED417B9EAAA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21">
    <w:name w:val="D7DCA4A425504034A3F9DB35F06C3550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21">
    <w:name w:val="E24E28EE88CD434EBDF6D2A94CB8D97721"/>
    <w:rsid w:val="007F173C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21">
    <w:name w:val="6EFF22BD6CCC45D1B59B21845627350F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21">
    <w:name w:val="134D4AB76DC84A508506E0FFD5794F0E21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20">
    <w:name w:val="CAB3125B774341438566BF2A761F14CF20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13">
    <w:name w:val="A4E18B301EBB4235BCCF90A906D72A7E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13">
    <w:name w:val="B923093ECBA6499597472CB35851508F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13">
    <w:name w:val="F02E31BC55A44557B377B8A00273774B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13">
    <w:name w:val="5D8F9A4CC9DB44FBA9C5CD03F3F4940A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13">
    <w:name w:val="B4C8C27CA78B4081BF9967EBDC487C51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13">
    <w:name w:val="BB8ADEA1605047DB94E05ECBA7E4F752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13">
    <w:name w:val="51E31F8E96FB4EDB83A8A252AF19443A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13">
    <w:name w:val="1F17EF98890F43BDB294CC2493C8B9DE13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18">
    <w:name w:val="290D31FE048740298049E4DA72AA53D918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17">
    <w:name w:val="1DEE90021C05414D9D14E67FD5E7BBC7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17">
    <w:name w:val="6E1C5C597875483599EEEF254F8F72AF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17">
    <w:name w:val="553196639D3940B2939F89464E9ED7AD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17">
    <w:name w:val="B85A414F3EDE4D44A53EEEFD89F78B9C17"/>
    <w:rsid w:val="007F173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">
    <w:name w:val="0FA7BE5DF339455986A70A83ED0D4A44"/>
    <w:rsid w:val="00A50257"/>
    <w:pPr>
      <w:widowControl w:val="0"/>
      <w:wordWrap w:val="0"/>
      <w:autoSpaceDE w:val="0"/>
      <w:autoSpaceDN w:val="0"/>
    </w:pPr>
  </w:style>
  <w:style w:type="paragraph" w:customStyle="1" w:styleId="812944AD9E814984AFD68B86CF55979A">
    <w:name w:val="812944AD9E814984AFD68B86CF55979A"/>
    <w:rsid w:val="00A50257"/>
    <w:pPr>
      <w:widowControl w:val="0"/>
      <w:wordWrap w:val="0"/>
      <w:autoSpaceDE w:val="0"/>
      <w:autoSpaceDN w:val="0"/>
    </w:pPr>
  </w:style>
  <w:style w:type="paragraph" w:customStyle="1" w:styleId="459ECF629B254CEC97E7EA326D324A52">
    <w:name w:val="459ECF629B254CEC97E7EA326D324A52"/>
    <w:rsid w:val="00A50257"/>
    <w:pPr>
      <w:widowControl w:val="0"/>
      <w:wordWrap w:val="0"/>
      <w:autoSpaceDE w:val="0"/>
      <w:autoSpaceDN w:val="0"/>
    </w:pPr>
  </w:style>
  <w:style w:type="paragraph" w:customStyle="1" w:styleId="E93B247000DC4B39AD796B63537F0614">
    <w:name w:val="E93B247000DC4B39AD796B63537F0614"/>
    <w:rsid w:val="00A50257"/>
    <w:pPr>
      <w:widowControl w:val="0"/>
      <w:wordWrap w:val="0"/>
      <w:autoSpaceDE w:val="0"/>
      <w:autoSpaceDN w:val="0"/>
    </w:pPr>
  </w:style>
  <w:style w:type="paragraph" w:customStyle="1" w:styleId="BAC5394BC90948469EBB7115737B91E7">
    <w:name w:val="BAC5394BC90948469EBB7115737B91E7"/>
    <w:rsid w:val="00A50257"/>
    <w:pPr>
      <w:widowControl w:val="0"/>
      <w:wordWrap w:val="0"/>
      <w:autoSpaceDE w:val="0"/>
      <w:autoSpaceDN w:val="0"/>
    </w:pPr>
  </w:style>
  <w:style w:type="paragraph" w:customStyle="1" w:styleId="C17C83F5A2F747B38678D52FE7F46A12">
    <w:name w:val="C17C83F5A2F747B38678D52FE7F46A12"/>
    <w:rsid w:val="00A50257"/>
    <w:pPr>
      <w:widowControl w:val="0"/>
      <w:wordWrap w:val="0"/>
      <w:autoSpaceDE w:val="0"/>
      <w:autoSpaceDN w:val="0"/>
    </w:pPr>
  </w:style>
  <w:style w:type="paragraph" w:customStyle="1" w:styleId="371498C3C57B47FC851D63CE9B4E8574">
    <w:name w:val="371498C3C57B47FC851D63CE9B4E8574"/>
    <w:rsid w:val="00A50257"/>
    <w:pPr>
      <w:widowControl w:val="0"/>
      <w:wordWrap w:val="0"/>
      <w:autoSpaceDE w:val="0"/>
      <w:autoSpaceDN w:val="0"/>
    </w:pPr>
  </w:style>
  <w:style w:type="paragraph" w:customStyle="1" w:styleId="ABE1E195D9BC4B1D8CD8D309479CE8FF">
    <w:name w:val="ABE1E195D9BC4B1D8CD8D309479CE8FF"/>
    <w:rsid w:val="00A50257"/>
    <w:pPr>
      <w:widowControl w:val="0"/>
      <w:wordWrap w:val="0"/>
      <w:autoSpaceDE w:val="0"/>
      <w:autoSpaceDN w:val="0"/>
    </w:pPr>
  </w:style>
  <w:style w:type="paragraph" w:customStyle="1" w:styleId="ACA1D2A9B5C34310B391E3B07A1550FF">
    <w:name w:val="ACA1D2A9B5C34310B391E3B07A1550FF"/>
    <w:rsid w:val="00A50257"/>
    <w:pPr>
      <w:widowControl w:val="0"/>
      <w:wordWrap w:val="0"/>
      <w:autoSpaceDE w:val="0"/>
      <w:autoSpaceDN w:val="0"/>
    </w:pPr>
  </w:style>
  <w:style w:type="paragraph" w:customStyle="1" w:styleId="7034F911541C4B62919B3ED092107BC2">
    <w:name w:val="7034F911541C4B62919B3ED092107BC2"/>
    <w:rsid w:val="00A50257"/>
    <w:pPr>
      <w:widowControl w:val="0"/>
      <w:wordWrap w:val="0"/>
      <w:autoSpaceDE w:val="0"/>
      <w:autoSpaceDN w:val="0"/>
    </w:pPr>
  </w:style>
  <w:style w:type="paragraph" w:customStyle="1" w:styleId="5A87CD8B56F244A992A32B55A45F447C">
    <w:name w:val="5A87CD8B56F244A992A32B55A45F447C"/>
    <w:rsid w:val="00A50257"/>
    <w:pPr>
      <w:widowControl w:val="0"/>
      <w:wordWrap w:val="0"/>
      <w:autoSpaceDE w:val="0"/>
      <w:autoSpaceDN w:val="0"/>
    </w:pPr>
  </w:style>
  <w:style w:type="paragraph" w:customStyle="1" w:styleId="07F24EA1AB5345809833CC773049EF52">
    <w:name w:val="07F24EA1AB5345809833CC773049EF52"/>
    <w:rsid w:val="00A50257"/>
    <w:pPr>
      <w:widowControl w:val="0"/>
      <w:wordWrap w:val="0"/>
      <w:autoSpaceDE w:val="0"/>
      <w:autoSpaceDN w:val="0"/>
    </w:pPr>
  </w:style>
  <w:style w:type="paragraph" w:customStyle="1" w:styleId="14D495487AC54889B9CDA32348929F6D">
    <w:name w:val="14D495487AC54889B9CDA32348929F6D"/>
    <w:rsid w:val="00A50257"/>
    <w:pPr>
      <w:widowControl w:val="0"/>
      <w:wordWrap w:val="0"/>
      <w:autoSpaceDE w:val="0"/>
      <w:autoSpaceDN w:val="0"/>
    </w:pPr>
  </w:style>
  <w:style w:type="paragraph" w:customStyle="1" w:styleId="DF6B8B31182C4D1B9574A0AAFD8BB604">
    <w:name w:val="DF6B8B31182C4D1B9574A0AAFD8BB604"/>
    <w:rsid w:val="00A50257"/>
    <w:pPr>
      <w:widowControl w:val="0"/>
      <w:wordWrap w:val="0"/>
      <w:autoSpaceDE w:val="0"/>
      <w:autoSpaceDN w:val="0"/>
    </w:pPr>
  </w:style>
  <w:style w:type="paragraph" w:customStyle="1" w:styleId="184D72145BCD4855B201045856EB972B">
    <w:name w:val="184D72145BCD4855B201045856EB972B"/>
    <w:rsid w:val="00A50257"/>
    <w:pPr>
      <w:widowControl w:val="0"/>
      <w:wordWrap w:val="0"/>
      <w:autoSpaceDE w:val="0"/>
      <w:autoSpaceDN w:val="0"/>
    </w:pPr>
  </w:style>
  <w:style w:type="paragraph" w:customStyle="1" w:styleId="94CCC523F7244C04A9E7C43D66499818">
    <w:name w:val="94CCC523F7244C04A9E7C43D66499818"/>
    <w:rsid w:val="00A50257"/>
    <w:pPr>
      <w:widowControl w:val="0"/>
      <w:wordWrap w:val="0"/>
      <w:autoSpaceDE w:val="0"/>
      <w:autoSpaceDN w:val="0"/>
    </w:pPr>
  </w:style>
  <w:style w:type="paragraph" w:customStyle="1" w:styleId="0D4370D1236D412FAAC8DB865942752222">
    <w:name w:val="0D4370D1236D412FAAC8DB8659427522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22">
    <w:name w:val="4DD4CAE0554E4C328016292CCEBBBC42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22">
    <w:name w:val="047865CBE6A94A4FA16C11574E84127E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22">
    <w:name w:val="43F80633F6E94F85B5B7E936AA3FC33A22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22">
    <w:name w:val="07F42617FD974793984D2ED417B9EAAA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22">
    <w:name w:val="D7DCA4A425504034A3F9DB35F06C3550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22">
    <w:name w:val="E24E28EE88CD434EBDF6D2A94CB8D97722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22">
    <w:name w:val="6EFF22BD6CCC45D1B59B21845627350F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F6B8B31182C4D1B9574A0AAFD8BB6041">
    <w:name w:val="DF6B8B31182C4D1B9574A0AAFD8BB6041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22">
    <w:name w:val="134D4AB76DC84A508506E0FFD5794F0E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CCC523F7244C04A9E7C43D664998181">
    <w:name w:val="94CCC523F7244C04A9E7C43D664998181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1">
    <w:name w:val="0FA7BE5DF339455986A70A83ED0D4A441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59ECF629B254CEC97E7EA326D324A521">
    <w:name w:val="459ECF629B254CEC97E7EA326D324A521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21">
    <w:name w:val="CAB3125B774341438566BF2A761F14CF21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14">
    <w:name w:val="A4E18B301EBB4235BCCF90A906D72A7E1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14">
    <w:name w:val="B923093ECBA6499597472CB35851508F1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14">
    <w:name w:val="F02E31BC55A44557B377B8A00273774B1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14">
    <w:name w:val="5D8F9A4CC9DB44FBA9C5CD03F3F4940A1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14">
    <w:name w:val="B4C8C27CA78B4081BF9967EBDC487C511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14">
    <w:name w:val="BB8ADEA1605047DB94E05ECBA7E4F7521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14">
    <w:name w:val="51E31F8E96FB4EDB83A8A252AF19443A1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14">
    <w:name w:val="1F17EF98890F43BDB294CC2493C8B9DE1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19">
    <w:name w:val="290D31FE048740298049E4DA72AA53D9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18">
    <w:name w:val="1DEE90021C05414D9D14E67FD5E7BBC7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18">
    <w:name w:val="6E1C5C597875483599EEEF254F8F72AF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18">
    <w:name w:val="553196639D3940B2939F89464E9ED7AD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18">
    <w:name w:val="B85A414F3EDE4D44A53EEEFD89F78B9C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23">
    <w:name w:val="0D4370D1236D412FAAC8DB8659427522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23">
    <w:name w:val="4DD4CAE0554E4C328016292CCEBBBC42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23">
    <w:name w:val="047865CBE6A94A4FA16C11574E84127E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23">
    <w:name w:val="43F80633F6E94F85B5B7E936AA3FC33A23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23">
    <w:name w:val="07F42617FD974793984D2ED417B9EAAA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23">
    <w:name w:val="D7DCA4A425504034A3F9DB35F06C3550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23">
    <w:name w:val="E24E28EE88CD434EBDF6D2A94CB8D97723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23">
    <w:name w:val="6EFF22BD6CCC45D1B59B21845627350F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F6B8B31182C4D1B9574A0AAFD8BB6042">
    <w:name w:val="DF6B8B31182C4D1B9574A0AAFD8BB604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23">
    <w:name w:val="134D4AB76DC84A508506E0FFD5794F0E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CCC523F7244C04A9E7C43D664998182">
    <w:name w:val="94CCC523F7244C04A9E7C43D66499818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2">
    <w:name w:val="0FA7BE5DF339455986A70A83ED0D4A44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59ECF629B254CEC97E7EA326D324A522">
    <w:name w:val="459ECF629B254CEC97E7EA326D324A5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22">
    <w:name w:val="CAB3125B774341438566BF2A761F14CF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15">
    <w:name w:val="A4E18B301EBB4235BCCF90A906D72A7E1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15">
    <w:name w:val="B923093ECBA6499597472CB35851508F1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15">
    <w:name w:val="F02E31BC55A44557B377B8A00273774B1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15">
    <w:name w:val="5D8F9A4CC9DB44FBA9C5CD03F3F4940A1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15">
    <w:name w:val="B4C8C27CA78B4081BF9967EBDC487C511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15">
    <w:name w:val="BB8ADEA1605047DB94E05ECBA7E4F7521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15">
    <w:name w:val="51E31F8E96FB4EDB83A8A252AF19443A1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15">
    <w:name w:val="1F17EF98890F43BDB294CC2493C8B9DE1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20">
    <w:name w:val="290D31FE048740298049E4DA72AA53D920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19">
    <w:name w:val="1DEE90021C05414D9D14E67FD5E7BBC7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19">
    <w:name w:val="6E1C5C597875483599EEEF254F8F72AF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19">
    <w:name w:val="553196639D3940B2939F89464E9ED7AD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19">
    <w:name w:val="B85A414F3EDE4D44A53EEEFD89F78B9C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24">
    <w:name w:val="0D4370D1236D412FAAC8DB86594275222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24">
    <w:name w:val="4DD4CAE0554E4C328016292CCEBBBC422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24">
    <w:name w:val="047865CBE6A94A4FA16C11574E84127E2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24">
    <w:name w:val="43F80633F6E94F85B5B7E936AA3FC33A24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24">
    <w:name w:val="07F42617FD974793984D2ED417B9EAAA2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24">
    <w:name w:val="D7DCA4A425504034A3F9DB35F06C35502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24">
    <w:name w:val="E24E28EE88CD434EBDF6D2A94CB8D97724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24">
    <w:name w:val="6EFF22BD6CCC45D1B59B21845627350F2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F6B8B31182C4D1B9574A0AAFD8BB6043">
    <w:name w:val="DF6B8B31182C4D1B9574A0AAFD8BB604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24">
    <w:name w:val="134D4AB76DC84A508506E0FFD5794F0E2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CCC523F7244C04A9E7C43D664998183">
    <w:name w:val="94CCC523F7244C04A9E7C43D66499818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3">
    <w:name w:val="0FA7BE5DF339455986A70A83ED0D4A44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59ECF629B254CEC97E7EA326D324A523">
    <w:name w:val="459ECF629B254CEC97E7EA326D324A5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23">
    <w:name w:val="CAB3125B774341438566BF2A761F14CF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16">
    <w:name w:val="A4E18B301EBB4235BCCF90A906D72A7E1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16">
    <w:name w:val="B923093ECBA6499597472CB35851508F1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16">
    <w:name w:val="F02E31BC55A44557B377B8A00273774B1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16">
    <w:name w:val="5D8F9A4CC9DB44FBA9C5CD03F3F4940A1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16">
    <w:name w:val="B4C8C27CA78B4081BF9967EBDC487C511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16">
    <w:name w:val="BB8ADEA1605047DB94E05ECBA7E4F7521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16">
    <w:name w:val="51E31F8E96FB4EDB83A8A252AF19443A1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16">
    <w:name w:val="1F17EF98890F43BDB294CC2493C8B9DE1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21">
    <w:name w:val="290D31FE048740298049E4DA72AA53D921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20">
    <w:name w:val="1DEE90021C05414D9D14E67FD5E7BBC720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20">
    <w:name w:val="6E1C5C597875483599EEEF254F8F72AF20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20">
    <w:name w:val="553196639D3940B2939F89464E9ED7AD20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20">
    <w:name w:val="B85A414F3EDE4D44A53EEEFD89F78B9C20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25">
    <w:name w:val="0D4370D1236D412FAAC8DB86594275222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25">
    <w:name w:val="4DD4CAE0554E4C328016292CCEBBBC422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25">
    <w:name w:val="047865CBE6A94A4FA16C11574E84127E2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25">
    <w:name w:val="43F80633F6E94F85B5B7E936AA3FC33A25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25">
    <w:name w:val="07F42617FD974793984D2ED417B9EAAA2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25">
    <w:name w:val="D7DCA4A425504034A3F9DB35F06C35502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25">
    <w:name w:val="E24E28EE88CD434EBDF6D2A94CB8D97725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25">
    <w:name w:val="6EFF22BD6CCC45D1B59B21845627350F2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F6B8B31182C4D1B9574A0AAFD8BB6044">
    <w:name w:val="DF6B8B31182C4D1B9574A0AAFD8BB604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25">
    <w:name w:val="134D4AB76DC84A508506E0FFD5794F0E2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CCC523F7244C04A9E7C43D664998184">
    <w:name w:val="94CCC523F7244C04A9E7C43D66499818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4">
    <w:name w:val="0FA7BE5DF339455986A70A83ED0D4A44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59ECF629B254CEC97E7EA326D324A524">
    <w:name w:val="459ECF629B254CEC97E7EA326D324A52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24">
    <w:name w:val="CAB3125B774341438566BF2A761F14CF2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17">
    <w:name w:val="A4E18B301EBB4235BCCF90A906D72A7E1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17">
    <w:name w:val="B923093ECBA6499597472CB35851508F1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17">
    <w:name w:val="F02E31BC55A44557B377B8A00273774B1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17">
    <w:name w:val="5D8F9A4CC9DB44FBA9C5CD03F3F4940A1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17">
    <w:name w:val="B4C8C27CA78B4081BF9967EBDC487C511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17">
    <w:name w:val="BB8ADEA1605047DB94E05ECBA7E4F7521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17">
    <w:name w:val="51E31F8E96FB4EDB83A8A252AF19443A1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17">
    <w:name w:val="1F17EF98890F43BDB294CC2493C8B9DE1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22">
    <w:name w:val="290D31FE048740298049E4DA72AA53D9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21">
    <w:name w:val="1DEE90021C05414D9D14E67FD5E7BBC721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21">
    <w:name w:val="6E1C5C597875483599EEEF254F8F72AF21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21">
    <w:name w:val="553196639D3940B2939F89464E9ED7AD21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21">
    <w:name w:val="B85A414F3EDE4D44A53EEEFD89F78B9C21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26">
    <w:name w:val="0D4370D1236D412FAAC8DB86594275222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26">
    <w:name w:val="4DD4CAE0554E4C328016292CCEBBBC422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26">
    <w:name w:val="047865CBE6A94A4FA16C11574E84127E2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26">
    <w:name w:val="43F80633F6E94F85B5B7E936AA3FC33A26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26">
    <w:name w:val="07F42617FD974793984D2ED417B9EAAA2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26">
    <w:name w:val="D7DCA4A425504034A3F9DB35F06C35502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26">
    <w:name w:val="E24E28EE88CD434EBDF6D2A94CB8D97726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26">
    <w:name w:val="6EFF22BD6CCC45D1B59B21845627350F2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F6B8B31182C4D1B9574A0AAFD8BB6045">
    <w:name w:val="DF6B8B31182C4D1B9574A0AAFD8BB604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26">
    <w:name w:val="134D4AB76DC84A508506E0FFD5794F0E2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CCC523F7244C04A9E7C43D664998185">
    <w:name w:val="94CCC523F7244C04A9E7C43D66499818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5">
    <w:name w:val="0FA7BE5DF339455986A70A83ED0D4A44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59ECF629B254CEC97E7EA326D324A525">
    <w:name w:val="459ECF629B254CEC97E7EA326D324A52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25">
    <w:name w:val="CAB3125B774341438566BF2A761F14CF25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18">
    <w:name w:val="A4E18B301EBB4235BCCF90A906D72A7E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18">
    <w:name w:val="B923093ECBA6499597472CB35851508F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18">
    <w:name w:val="F02E31BC55A44557B377B8A00273774B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18">
    <w:name w:val="5D8F9A4CC9DB44FBA9C5CD03F3F4940A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18">
    <w:name w:val="B4C8C27CA78B4081BF9967EBDC487C51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18">
    <w:name w:val="BB8ADEA1605047DB94E05ECBA7E4F752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18">
    <w:name w:val="51E31F8E96FB4EDB83A8A252AF19443A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18">
    <w:name w:val="1F17EF98890F43BDB294CC2493C8B9DE18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23">
    <w:name w:val="290D31FE048740298049E4DA72AA53D9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22">
    <w:name w:val="1DEE90021C05414D9D14E67FD5E7BBC7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22">
    <w:name w:val="6E1C5C597875483599EEEF254F8F72AF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22">
    <w:name w:val="553196639D3940B2939F89464E9ED7AD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22">
    <w:name w:val="B85A414F3EDE4D44A53EEEFD89F78B9C22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27">
    <w:name w:val="0D4370D1236D412FAAC8DB86594275222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27">
    <w:name w:val="4DD4CAE0554E4C328016292CCEBBBC422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27">
    <w:name w:val="047865CBE6A94A4FA16C11574E84127E2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27">
    <w:name w:val="43F80633F6E94F85B5B7E936AA3FC33A27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27">
    <w:name w:val="07F42617FD974793984D2ED417B9EAAA2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27">
    <w:name w:val="D7DCA4A425504034A3F9DB35F06C35502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27">
    <w:name w:val="E24E28EE88CD434EBDF6D2A94CB8D97727"/>
    <w:rsid w:val="00A50257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27">
    <w:name w:val="6EFF22BD6CCC45D1B59B21845627350F2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F6B8B31182C4D1B9574A0AAFD8BB6046">
    <w:name w:val="DF6B8B31182C4D1B9574A0AAFD8BB604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27">
    <w:name w:val="134D4AB76DC84A508506E0FFD5794F0E27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CCC523F7244C04A9E7C43D664998186">
    <w:name w:val="94CCC523F7244C04A9E7C43D66499818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6">
    <w:name w:val="0FA7BE5DF339455986A70A83ED0D4A44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59ECF629B254CEC97E7EA326D324A526">
    <w:name w:val="459ECF629B254CEC97E7EA326D324A52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26">
    <w:name w:val="CAB3125B774341438566BF2A761F14CF26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19">
    <w:name w:val="A4E18B301EBB4235BCCF90A906D72A7E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19">
    <w:name w:val="B923093ECBA6499597472CB35851508F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19">
    <w:name w:val="F02E31BC55A44557B377B8A00273774B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19">
    <w:name w:val="5D8F9A4CC9DB44FBA9C5CD03F3F4940A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19">
    <w:name w:val="B4C8C27CA78B4081BF9967EBDC487C51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19">
    <w:name w:val="BB8ADEA1605047DB94E05ECBA7E4F752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19">
    <w:name w:val="51E31F8E96FB4EDB83A8A252AF19443A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19">
    <w:name w:val="1F17EF98890F43BDB294CC2493C8B9DE19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24">
    <w:name w:val="290D31FE048740298049E4DA72AA53D924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23">
    <w:name w:val="1DEE90021C05414D9D14E67FD5E7BBC7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23">
    <w:name w:val="6E1C5C597875483599EEEF254F8F72AF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23">
    <w:name w:val="553196639D3940B2939F89464E9ED7AD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23">
    <w:name w:val="B85A414F3EDE4D44A53EEEFD89F78B9C23"/>
    <w:rsid w:val="00A50257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28">
    <w:name w:val="0D4370D1236D412FAAC8DB8659427522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28">
    <w:name w:val="4DD4CAE0554E4C328016292CCEBBBC42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28">
    <w:name w:val="047865CBE6A94A4FA16C11574E84127E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28">
    <w:name w:val="43F80633F6E94F85B5B7E936AA3FC33A28"/>
    <w:rsid w:val="0014277B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28">
    <w:name w:val="07F42617FD974793984D2ED417B9EAAA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28">
    <w:name w:val="D7DCA4A425504034A3F9DB35F06C3550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28">
    <w:name w:val="E24E28EE88CD434EBDF6D2A94CB8D97728"/>
    <w:rsid w:val="0014277B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28">
    <w:name w:val="6EFF22BD6CCC45D1B59B21845627350F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F6B8B31182C4D1B9574A0AAFD8BB6047">
    <w:name w:val="DF6B8B31182C4D1B9574A0AAFD8BB6047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28">
    <w:name w:val="134D4AB76DC84A508506E0FFD5794F0E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CCC523F7244C04A9E7C43D664998187">
    <w:name w:val="94CCC523F7244C04A9E7C43D664998187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7">
    <w:name w:val="0FA7BE5DF339455986A70A83ED0D4A447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59ECF629B254CEC97E7EA326D324A527">
    <w:name w:val="459ECF629B254CEC97E7EA326D324A527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27">
    <w:name w:val="CAB3125B774341438566BF2A761F14CF27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20">
    <w:name w:val="A4E18B301EBB4235BCCF90A906D72A7E2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20">
    <w:name w:val="B923093ECBA6499597472CB35851508F2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20">
    <w:name w:val="F02E31BC55A44557B377B8A00273774B2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20">
    <w:name w:val="5D8F9A4CC9DB44FBA9C5CD03F3F4940A2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20">
    <w:name w:val="B4C8C27CA78B4081BF9967EBDC487C512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20">
    <w:name w:val="BB8ADEA1605047DB94E05ECBA7E4F7522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20">
    <w:name w:val="51E31F8E96FB4EDB83A8A252AF19443A2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20">
    <w:name w:val="1F17EF98890F43BDB294CC2493C8B9DE2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25">
    <w:name w:val="290D31FE048740298049E4DA72AA53D925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24">
    <w:name w:val="1DEE90021C05414D9D14E67FD5E7BBC7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24">
    <w:name w:val="6E1C5C597875483599EEEF254F8F72AF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24">
    <w:name w:val="553196639D3940B2939F89464E9ED7AD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24">
    <w:name w:val="B85A414F3EDE4D44A53EEEFD89F78B9C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29">
    <w:name w:val="0D4370D1236D412FAAC8DB86594275222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29">
    <w:name w:val="4DD4CAE0554E4C328016292CCEBBBC422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29">
    <w:name w:val="047865CBE6A94A4FA16C11574E84127E2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29">
    <w:name w:val="43F80633F6E94F85B5B7E936AA3FC33A29"/>
    <w:rsid w:val="0014277B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29">
    <w:name w:val="07F42617FD974793984D2ED417B9EAAA2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29">
    <w:name w:val="D7DCA4A425504034A3F9DB35F06C35502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29">
    <w:name w:val="E24E28EE88CD434EBDF6D2A94CB8D97729"/>
    <w:rsid w:val="0014277B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29">
    <w:name w:val="6EFF22BD6CCC45D1B59B21845627350F2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F6B8B31182C4D1B9574A0AAFD8BB6048">
    <w:name w:val="DF6B8B31182C4D1B9574A0AAFD8BB604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29">
    <w:name w:val="134D4AB76DC84A508506E0FFD5794F0E2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CCC523F7244C04A9E7C43D664998188">
    <w:name w:val="94CCC523F7244C04A9E7C43D66499818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8">
    <w:name w:val="0FA7BE5DF339455986A70A83ED0D4A44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59ECF629B254CEC97E7EA326D324A528">
    <w:name w:val="459ECF629B254CEC97E7EA326D324A5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28">
    <w:name w:val="CAB3125B774341438566BF2A761F14CF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21">
    <w:name w:val="A4E18B301EBB4235BCCF90A906D72A7E2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21">
    <w:name w:val="B923093ECBA6499597472CB35851508F2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21">
    <w:name w:val="F02E31BC55A44557B377B8A00273774B2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21">
    <w:name w:val="5D8F9A4CC9DB44FBA9C5CD03F3F4940A2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21">
    <w:name w:val="B4C8C27CA78B4081BF9967EBDC487C512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21">
    <w:name w:val="BB8ADEA1605047DB94E05ECBA7E4F7522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21">
    <w:name w:val="51E31F8E96FB4EDB83A8A252AF19443A2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21">
    <w:name w:val="1F17EF98890F43BDB294CC2493C8B9DE2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26">
    <w:name w:val="290D31FE048740298049E4DA72AA53D926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25">
    <w:name w:val="1DEE90021C05414D9D14E67FD5E7BBC725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25">
    <w:name w:val="6E1C5C597875483599EEEF254F8F72AF25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25">
    <w:name w:val="553196639D3940B2939F89464E9ED7AD25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25">
    <w:name w:val="B85A414F3EDE4D44A53EEEFD89F78B9C25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30">
    <w:name w:val="0D4370D1236D412FAAC8DB86594275223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30">
    <w:name w:val="4DD4CAE0554E4C328016292CCEBBBC423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30">
    <w:name w:val="047865CBE6A94A4FA16C11574E84127E3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30">
    <w:name w:val="43F80633F6E94F85B5B7E936AA3FC33A30"/>
    <w:rsid w:val="0014277B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30">
    <w:name w:val="07F42617FD974793984D2ED417B9EAAA3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30">
    <w:name w:val="D7DCA4A425504034A3F9DB35F06C35503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30">
    <w:name w:val="E24E28EE88CD434EBDF6D2A94CB8D97730"/>
    <w:rsid w:val="0014277B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30">
    <w:name w:val="6EFF22BD6CCC45D1B59B21845627350F3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F6B8B31182C4D1B9574A0AAFD8BB6049">
    <w:name w:val="DF6B8B31182C4D1B9574A0AAFD8BB604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30">
    <w:name w:val="134D4AB76DC84A508506E0FFD5794F0E3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CCC523F7244C04A9E7C43D664998189">
    <w:name w:val="94CCC523F7244C04A9E7C43D66499818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9">
    <w:name w:val="0FA7BE5DF339455986A70A83ED0D4A44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59ECF629B254CEC97E7EA326D324A529">
    <w:name w:val="459ECF629B254CEC97E7EA326D324A52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29">
    <w:name w:val="CAB3125B774341438566BF2A761F14CF2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22">
    <w:name w:val="A4E18B301EBB4235BCCF90A906D72A7E2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22">
    <w:name w:val="B923093ECBA6499597472CB35851508F2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22">
    <w:name w:val="F02E31BC55A44557B377B8A00273774B2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22">
    <w:name w:val="5D8F9A4CC9DB44FBA9C5CD03F3F4940A2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22">
    <w:name w:val="B4C8C27CA78B4081BF9967EBDC487C512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22">
    <w:name w:val="BB8ADEA1605047DB94E05ECBA7E4F7522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22">
    <w:name w:val="51E31F8E96FB4EDB83A8A252AF19443A2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22">
    <w:name w:val="1F17EF98890F43BDB294CC2493C8B9DE2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27">
    <w:name w:val="290D31FE048740298049E4DA72AA53D927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26">
    <w:name w:val="1DEE90021C05414D9D14E67FD5E7BBC726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26">
    <w:name w:val="6E1C5C597875483599EEEF254F8F72AF26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26">
    <w:name w:val="553196639D3940B2939F89464E9ED7AD26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26">
    <w:name w:val="B85A414F3EDE4D44A53EEEFD89F78B9C26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31">
    <w:name w:val="0D4370D1236D412FAAC8DB86594275223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31">
    <w:name w:val="4DD4CAE0554E4C328016292CCEBBBC423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31">
    <w:name w:val="047865CBE6A94A4FA16C11574E84127E3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31">
    <w:name w:val="43F80633F6E94F85B5B7E936AA3FC33A31"/>
    <w:rsid w:val="0014277B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31">
    <w:name w:val="07F42617FD974793984D2ED417B9EAAA3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31">
    <w:name w:val="D7DCA4A425504034A3F9DB35F06C35503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31">
    <w:name w:val="E24E28EE88CD434EBDF6D2A94CB8D97731"/>
    <w:rsid w:val="0014277B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31">
    <w:name w:val="6EFF22BD6CCC45D1B59B21845627350F3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F6B8B31182C4D1B9574A0AAFD8BB60410">
    <w:name w:val="DF6B8B31182C4D1B9574A0AAFD8BB6041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31">
    <w:name w:val="134D4AB76DC84A508506E0FFD5794F0E3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CCC523F7244C04A9E7C43D6649981810">
    <w:name w:val="94CCC523F7244C04A9E7C43D664998181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10">
    <w:name w:val="0FA7BE5DF339455986A70A83ED0D4A441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59ECF629B254CEC97E7EA326D324A5210">
    <w:name w:val="459ECF629B254CEC97E7EA326D324A521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30">
    <w:name w:val="CAB3125B774341438566BF2A761F14CF30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23">
    <w:name w:val="A4E18B301EBB4235BCCF90A906D72A7E23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23">
    <w:name w:val="B923093ECBA6499597472CB35851508F23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23">
    <w:name w:val="F02E31BC55A44557B377B8A00273774B23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23">
    <w:name w:val="5D8F9A4CC9DB44FBA9C5CD03F3F4940A23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23">
    <w:name w:val="B4C8C27CA78B4081BF9967EBDC487C5123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23">
    <w:name w:val="BB8ADEA1605047DB94E05ECBA7E4F75223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23">
    <w:name w:val="51E31F8E96FB4EDB83A8A252AF19443A23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23">
    <w:name w:val="1F17EF98890F43BDB294CC2493C8B9DE23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28">
    <w:name w:val="290D31FE048740298049E4DA72AA53D9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27">
    <w:name w:val="1DEE90021C05414D9D14E67FD5E7BBC727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27">
    <w:name w:val="6E1C5C597875483599EEEF254F8F72AF27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27">
    <w:name w:val="553196639D3940B2939F89464E9ED7AD27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27">
    <w:name w:val="B85A414F3EDE4D44A53EEEFD89F78B9C27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D4370D1236D412FAAC8DB865942752232">
    <w:name w:val="0D4370D1236D412FAAC8DB86594275223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DD4CAE0554E4C328016292CCEBBBC4232">
    <w:name w:val="4DD4CAE0554E4C328016292CCEBBBC423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47865CBE6A94A4FA16C11574E84127E32">
    <w:name w:val="047865CBE6A94A4FA16C11574E84127E3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3F80633F6E94F85B5B7E936AA3FC33A32">
    <w:name w:val="43F80633F6E94F85B5B7E936AA3FC33A32"/>
    <w:rsid w:val="0014277B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07F42617FD974793984D2ED417B9EAAA32">
    <w:name w:val="07F42617FD974793984D2ED417B9EAAA3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7DCA4A425504034A3F9DB35F06C355032">
    <w:name w:val="D7DCA4A425504034A3F9DB35F06C35503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E24E28EE88CD434EBDF6D2A94CB8D97732">
    <w:name w:val="E24E28EE88CD434EBDF6D2A94CB8D97732"/>
    <w:rsid w:val="0014277B"/>
    <w:pPr>
      <w:spacing w:after="0" w:line="240" w:lineRule="auto"/>
      <w:jc w:val="left"/>
      <w:outlineLvl w:val="0"/>
    </w:pPr>
    <w:rPr>
      <w:rFonts w:ascii="맑은 고딕" w:eastAsia="맑은 고딕" w:hAnsi="맑은 고딕" w:cs="Times New Roman"/>
      <w:b/>
      <w:kern w:val="0"/>
      <w:sz w:val="22"/>
    </w:rPr>
  </w:style>
  <w:style w:type="paragraph" w:customStyle="1" w:styleId="6EFF22BD6CCC45D1B59B21845627350F32">
    <w:name w:val="6EFF22BD6CCC45D1B59B21845627350F3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DF6B8B31182C4D1B9574A0AAFD8BB60411">
    <w:name w:val="DF6B8B31182C4D1B9574A0AAFD8BB6041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34D4AB76DC84A508506E0FFD5794F0E32">
    <w:name w:val="134D4AB76DC84A508506E0FFD5794F0E32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94CCC523F7244C04A9E7C43D6649981811">
    <w:name w:val="94CCC523F7244C04A9E7C43D664998181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0FA7BE5DF339455986A70A83ED0D4A4411">
    <w:name w:val="0FA7BE5DF339455986A70A83ED0D4A441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459ECF629B254CEC97E7EA326D324A5211">
    <w:name w:val="459ECF629B254CEC97E7EA326D324A521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CAB3125B774341438566BF2A761F14CF31">
    <w:name w:val="CAB3125B774341438566BF2A761F14CF31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A4E18B301EBB4235BCCF90A906D72A7E24">
    <w:name w:val="A4E18B301EBB4235BCCF90A906D72A7E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923093ECBA6499597472CB35851508F24">
    <w:name w:val="B923093ECBA6499597472CB35851508F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F02E31BC55A44557B377B8A00273774B24">
    <w:name w:val="F02E31BC55A44557B377B8A00273774B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D8F9A4CC9DB44FBA9C5CD03F3F4940A24">
    <w:name w:val="5D8F9A4CC9DB44FBA9C5CD03F3F4940A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4C8C27CA78B4081BF9967EBDC487C5124">
    <w:name w:val="B4C8C27CA78B4081BF9967EBDC487C51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B8ADEA1605047DB94E05ECBA7E4F75224">
    <w:name w:val="BB8ADEA1605047DB94E05ECBA7E4F752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1E31F8E96FB4EDB83A8A252AF19443A24">
    <w:name w:val="51E31F8E96FB4EDB83A8A252AF19443A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F17EF98890F43BDB294CC2493C8B9DE24">
    <w:name w:val="1F17EF98890F43BDB294CC2493C8B9DE24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290D31FE048740298049E4DA72AA53D929">
    <w:name w:val="290D31FE048740298049E4DA72AA53D929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1DEE90021C05414D9D14E67FD5E7BBC728">
    <w:name w:val="1DEE90021C05414D9D14E67FD5E7BBC7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6E1C5C597875483599EEEF254F8F72AF28">
    <w:name w:val="6E1C5C597875483599EEEF254F8F72AF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553196639D3940B2939F89464E9ED7AD28">
    <w:name w:val="553196639D3940B2939F89464E9ED7AD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  <w:style w:type="paragraph" w:customStyle="1" w:styleId="B85A414F3EDE4D44A53EEEFD89F78B9C28">
    <w:name w:val="B85A414F3EDE4D44A53EEEFD89F78B9C28"/>
    <w:rsid w:val="0014277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ax Cover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SO_x0020_item_x0020_id xmlns="40262f94-9f35-4ac3-9a90-690165a166b7" xsi:nil="true"/>
    <Assetid_x0020_ xmlns="40262f94-9f35-4ac3-9a90-690165a166b7" xsi:nil="true"/>
    <Item_x0020_Details xmlns="40262f94-9f35-4ac3-9a90-690165a166b7" xsi:nil="true"/>
    <Template_x0020_details xmlns="40262f94-9f35-4ac3-9a90-690165a166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3F7D94069FF64A86F7DFF56D60E3BE" ma:contentTypeVersion="6" ma:contentTypeDescription="Create a new document." ma:contentTypeScope="" ma:versionID="c32302c77d4085ecf495bdddb7f5e889">
  <xsd:schema xmlns:xsd="http://www.w3.org/2001/XMLSchema" xmlns:xs="http://www.w3.org/2001/XMLSchema" xmlns:p="http://schemas.microsoft.com/office/2006/metadata/properties" xmlns:ns2="a4f35948-e619-41b3-aa29-22878b09cfd2" xmlns:ns3="40262f94-9f35-4ac3-9a90-690165a166b7" targetNamespace="http://schemas.microsoft.com/office/2006/metadata/properties" ma:root="true" ma:fieldsID="4ab5ae46be95f9d0be6107e8200be7a2" ns2:_="" ns3:_="">
    <xsd:import namespace="a4f35948-e619-41b3-aa29-22878b09cfd2"/>
    <xsd:import namespace="40262f94-9f35-4ac3-9a90-690165a166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VSO_x0020_item_x0020_id" minOccurs="0"/>
                <xsd:element ref="ns3:Item_x0020_Details" minOccurs="0"/>
                <xsd:element ref="ns3:Template_x0020_details" minOccurs="0"/>
                <xsd:element ref="ns3:Assetid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35948-e619-41b3-aa29-22878b09cf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62f94-9f35-4ac3-9a90-690165a166b7" elementFormDefault="qualified">
    <xsd:import namespace="http://schemas.microsoft.com/office/2006/documentManagement/types"/>
    <xsd:import namespace="http://schemas.microsoft.com/office/infopath/2007/PartnerControls"/>
    <xsd:element name="VSO_x0020_item_x0020_id" ma:index="10" nillable="true" ma:displayName="VSO item id" ma:description="Please add the bug number to refer to VSO items." ma:internalName="VSO_x0020_item_x0020_id">
      <xsd:simpleType>
        <xsd:restriction base="dms:Text">
          <xsd:maxLength value="255"/>
        </xsd:restriction>
      </xsd:simpleType>
    </xsd:element>
    <xsd:element name="Item_x0020_Details" ma:index="11" nillable="true" ma:displayName="Item Details" ma:internalName="Item_x0020_Details">
      <xsd:simpleType>
        <xsd:restriction base="dms:Note">
          <xsd:maxLength value="255"/>
        </xsd:restriction>
      </xsd:simpleType>
    </xsd:element>
    <xsd:element name="Template_x0020_details" ma:index="12" nillable="true" ma:displayName="Template details" ma:internalName="Template_x0020_details">
      <xsd:simpleType>
        <xsd:restriction base="dms:Text"/>
      </xsd:simpleType>
    </xsd:element>
    <xsd:element name="Assetid_x0020_" ma:index="13" nillable="true" ma:displayName="Assetid " ma:internalName="Assetid_x0020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5484D-BD47-463E-88A3-78F647C621EC}">
  <ds:schemaRefs>
    <ds:schemaRef ds:uri="http://schemas.microsoft.com/office/2006/metadata/properties"/>
    <ds:schemaRef ds:uri="http://schemas.microsoft.com/office/infopath/2007/PartnerControls"/>
    <ds:schemaRef ds:uri="40262f94-9f35-4ac3-9a90-690165a166b7"/>
  </ds:schemaRefs>
</ds:datastoreItem>
</file>

<file path=customXml/itemProps2.xml><?xml version="1.0" encoding="utf-8"?>
<ds:datastoreItem xmlns:ds="http://schemas.openxmlformats.org/officeDocument/2006/customXml" ds:itemID="{8FF76E56-339A-4B99-A1FF-B87194FAFC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05F3BE-045C-4DD9-8B5C-C25BBFCD9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35948-e619-41b3-aa29-22878b09cfd2"/>
    <ds:schemaRef ds:uri="40262f94-9f35-4ac3-9a90-690165a1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8DF3C0-3556-48C4-8313-A063B4C1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팩스 표지(전문적인 디자인).dotx</Template>
  <TotalTime>63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50</cp:revision>
  <dcterms:created xsi:type="dcterms:W3CDTF">2022-01-07T08:49:00Z</dcterms:created>
  <dcterms:modified xsi:type="dcterms:W3CDTF">2022-01-10T03:52:00Z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